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1DAA07FF"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9F56BD">
        <w:rPr>
          <w:rFonts w:ascii="Arial" w:eastAsia="MS Mincho" w:hAnsi="Arial" w:cs="Arial"/>
          <w:b/>
          <w:sz w:val="24"/>
          <w:szCs w:val="24"/>
          <w:lang w:eastAsia="ja-JP"/>
        </w:rPr>
        <w:t>10</w:t>
      </w:r>
      <w:r w:rsidR="0011096E">
        <w:rPr>
          <w:rFonts w:ascii="Arial" w:eastAsia="MS Mincho" w:hAnsi="Arial" w:cs="Arial"/>
          <w:b/>
          <w:sz w:val="24"/>
          <w:szCs w:val="24"/>
          <w:lang w:eastAsia="ja-JP"/>
        </w:rPr>
        <w:t>423</w:t>
      </w:r>
    </w:p>
    <w:p w14:paraId="0CAABCAC" w14:textId="2619F1E2" w:rsidR="003B3BD0" w:rsidRPr="0011096E"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r w:rsidR="0011096E">
        <w:rPr>
          <w:rFonts w:ascii="Arial" w:eastAsia="MS Mincho" w:hAnsi="Arial" w:cs="Arial"/>
          <w:b/>
          <w:sz w:val="24"/>
          <w:szCs w:val="24"/>
          <w:lang w:eastAsia="ja-JP"/>
        </w:rPr>
        <w:t>(revision of S1-210025)</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65CDA4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F131DC">
        <w:rPr>
          <w:rFonts w:ascii="Arial" w:eastAsia="SimSun" w:hAnsi="Arial"/>
          <w:sz w:val="24"/>
          <w:szCs w:val="24"/>
          <w:lang w:eastAsia="en-GB"/>
        </w:rPr>
        <w:t>EASNS clean up of 5.8</w:t>
      </w:r>
    </w:p>
    <w:p w14:paraId="75E09B5C" w14:textId="6E538D7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F56BD">
        <w:rPr>
          <w:rFonts w:ascii="Arial" w:eastAsia="SimSun" w:hAnsi="Arial"/>
          <w:sz w:val="24"/>
          <w:szCs w:val="24"/>
          <w:lang w:eastAsia="en-GB"/>
        </w:rPr>
        <w:t>7.6.1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A222110" w14:textId="77777777" w:rsidR="00E62ECC" w:rsidRDefault="003B3BD0" w:rsidP="00E62ECC">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E62ECC">
        <w:rPr>
          <w:rFonts w:ascii="Arial" w:eastAsia="Calibri" w:hAnsi="Arial" w:cs="Arial"/>
          <w:i/>
          <w:iCs/>
          <w:sz w:val="22"/>
          <w:szCs w:val="22"/>
        </w:rPr>
        <w:t>provides several clean-ups to the use case 5.8, specifically:</w:t>
      </w:r>
    </w:p>
    <w:p w14:paraId="73EF5BC3" w14:textId="11972FE3" w:rsidR="00D07D82" w:rsidRDefault="00E62ECC" w:rsidP="00E62ECC">
      <w:pPr>
        <w:pStyle w:val="ListParagraph"/>
        <w:numPr>
          <w:ilvl w:val="0"/>
          <w:numId w:val="24"/>
        </w:numPr>
        <w:spacing w:after="200" w:line="276" w:lineRule="auto"/>
        <w:rPr>
          <w:rFonts w:ascii="Arial" w:eastAsia="Calibri" w:hAnsi="Arial" w:cs="Arial"/>
          <w:i/>
          <w:iCs/>
          <w:sz w:val="22"/>
          <w:szCs w:val="22"/>
        </w:rPr>
      </w:pPr>
      <w:r w:rsidRPr="00E62ECC">
        <w:rPr>
          <w:rFonts w:ascii="Arial" w:eastAsia="Calibri" w:hAnsi="Arial" w:cs="Arial"/>
          <w:i/>
          <w:iCs/>
          <w:sz w:val="22"/>
          <w:szCs w:val="22"/>
        </w:rPr>
        <w:t>replaces the references to a streaming service throughout the use case</w:t>
      </w:r>
      <w:r w:rsidR="00AE02F1">
        <w:rPr>
          <w:rFonts w:ascii="Arial" w:eastAsia="Calibri" w:hAnsi="Arial" w:cs="Arial"/>
          <w:i/>
          <w:iCs/>
          <w:sz w:val="22"/>
          <w:szCs w:val="22"/>
        </w:rPr>
        <w:t>,</w:t>
      </w:r>
    </w:p>
    <w:p w14:paraId="4AC64D00" w14:textId="7014C9F7" w:rsidR="00E62ECC" w:rsidRDefault="00AE02F1" w:rsidP="00E62ECC">
      <w:pPr>
        <w:pStyle w:val="ListParagraph"/>
        <w:numPr>
          <w:ilvl w:val="0"/>
          <w:numId w:val="24"/>
        </w:numPr>
        <w:spacing w:after="200" w:line="276" w:lineRule="auto"/>
        <w:rPr>
          <w:rFonts w:ascii="Arial" w:eastAsia="Calibri" w:hAnsi="Arial" w:cs="Arial"/>
          <w:i/>
          <w:iCs/>
          <w:sz w:val="22"/>
          <w:szCs w:val="22"/>
        </w:rPr>
      </w:pPr>
      <w:r>
        <w:rPr>
          <w:rFonts w:ascii="Arial" w:eastAsia="Calibri" w:hAnsi="Arial" w:cs="Arial"/>
          <w:i/>
          <w:iCs/>
          <w:sz w:val="22"/>
          <w:szCs w:val="22"/>
        </w:rPr>
        <w:t>adds an additional potential requirement to resolve the editor’s note,</w:t>
      </w:r>
    </w:p>
    <w:p w14:paraId="2541B976" w14:textId="489575C1" w:rsidR="00E62ECC" w:rsidRPr="00E62ECC" w:rsidRDefault="00E62ECC" w:rsidP="00E62ECC">
      <w:pPr>
        <w:pStyle w:val="ListParagraph"/>
        <w:numPr>
          <w:ilvl w:val="0"/>
          <w:numId w:val="24"/>
        </w:numPr>
        <w:spacing w:after="200" w:line="276" w:lineRule="auto"/>
        <w:rPr>
          <w:rFonts w:ascii="Arial" w:eastAsia="Calibri" w:hAnsi="Arial" w:cs="Arial"/>
          <w:i/>
          <w:iCs/>
          <w:sz w:val="22"/>
          <w:szCs w:val="22"/>
        </w:rPr>
      </w:pPr>
      <w:r>
        <w:rPr>
          <w:rFonts w:ascii="Arial" w:eastAsia="Calibri" w:hAnsi="Arial" w:cs="Arial"/>
          <w:i/>
          <w:iCs/>
          <w:sz w:val="22"/>
          <w:szCs w:val="22"/>
        </w:rPr>
        <w:t>removes the Editor’s note associated to the potential requirement.</w:t>
      </w:r>
    </w:p>
    <w:p w14:paraId="1C005E56" w14:textId="77777777" w:rsidR="00D07D82" w:rsidRDefault="00D07D82" w:rsidP="2B8A7801">
      <w:pPr>
        <w:spacing w:after="200" w:line="276" w:lineRule="auto"/>
        <w:rPr>
          <w:rFonts w:ascii="Arial" w:eastAsia="Calibri" w:hAnsi="Arial" w:cs="Arial"/>
          <w:i/>
          <w:iCs/>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307CA07D"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B3BD0">
        <w:rPr>
          <w:rFonts w:ascii="Arial" w:eastAsia="Calibri" w:hAnsi="Arial" w:cs="Arial"/>
          <w:i/>
          <w:sz w:val="22"/>
          <w:szCs w:val="22"/>
        </w:rPr>
        <w:t>:</w:t>
      </w:r>
      <w:bookmarkStart w:id="0" w:name="_GoBack"/>
      <w:bookmarkEnd w:id="0"/>
    </w:p>
    <w:p w14:paraId="72C6BE13" w14:textId="77777777" w:rsidR="00E62ECC" w:rsidRPr="00905774" w:rsidRDefault="00E62ECC" w:rsidP="00E62ECC">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905774">
        <w:rPr>
          <w:rFonts w:ascii="Arial" w:hAnsi="Arial"/>
          <w:sz w:val="32"/>
          <w:lang w:eastAsia="x-none"/>
        </w:rPr>
        <w:t>5.</w:t>
      </w:r>
      <w:r>
        <w:rPr>
          <w:rFonts w:ascii="Arial" w:hAnsi="Arial"/>
          <w:sz w:val="32"/>
          <w:lang w:eastAsia="x-none"/>
        </w:rPr>
        <w:t>8</w:t>
      </w:r>
      <w:r w:rsidRPr="00905774">
        <w:rPr>
          <w:rFonts w:ascii="Arial" w:hAnsi="Arial"/>
          <w:sz w:val="32"/>
          <w:lang w:eastAsia="x-none"/>
        </w:rPr>
        <w:tab/>
        <w:t xml:space="preserve">Use case for application-based preference </w:t>
      </w:r>
    </w:p>
    <w:p w14:paraId="4D76D942" w14:textId="77777777" w:rsidR="00E62ECC" w:rsidRPr="00905774" w:rsidRDefault="00E62ECC" w:rsidP="00E62ECC">
      <w:pPr>
        <w:pStyle w:val="Heading3"/>
      </w:pPr>
      <w:bookmarkStart w:id="1" w:name="_Toc56776124"/>
      <w:r w:rsidRPr="00905774">
        <w:t>5.</w:t>
      </w:r>
      <w:r>
        <w:t>8</w:t>
      </w:r>
      <w:r w:rsidRPr="00905774">
        <w:t>.1</w:t>
      </w:r>
      <w:r w:rsidRPr="00905774">
        <w:tab/>
        <w:t>Description</w:t>
      </w:r>
      <w:bookmarkEnd w:id="1"/>
    </w:p>
    <w:p w14:paraId="6379AAA4" w14:textId="77777777" w:rsidR="00E62ECC" w:rsidRPr="00905774" w:rsidRDefault="00E62ECC" w:rsidP="00E62ECC">
      <w:r w:rsidRPr="00905774">
        <w:t>Applications using Network Slice(s) offered on different radio resources may be used differently in location and time. This brings motivation for the 5G System to support a mechanism to establish and manage a preference ordering among subscribed applications/services for use in cell (re)selection.</w:t>
      </w:r>
    </w:p>
    <w:p w14:paraId="4D944479" w14:textId="77777777" w:rsidR="00E62ECC" w:rsidRPr="00905774" w:rsidRDefault="00E62ECC" w:rsidP="00E62ECC">
      <w:pPr>
        <w:rPr>
          <w:rFonts w:eastAsia="Calibri"/>
          <w:lang w:val="en-IN"/>
        </w:rPr>
      </w:pPr>
      <w:r w:rsidRPr="00905774">
        <w:t>Application preference could be set by the user or derived based on the user’s application usage pattern. Application preference information in the network can be overridden by application activation, such that activating an application with a lower preference order may trigger a change in serving network slice (assuming no other application is also active on that slice) and cell (re)selection if the newly activated application requires a different radio resource.</w:t>
      </w:r>
    </w:p>
    <w:p w14:paraId="4C13A934"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.2</w:t>
      </w:r>
      <w:r w:rsidRPr="00905774">
        <w:rPr>
          <w:rFonts w:ascii="Arial" w:hAnsi="Arial"/>
          <w:sz w:val="28"/>
          <w:lang w:eastAsia="x-none"/>
        </w:rPr>
        <w:tab/>
        <w:t>Pre-conditions</w:t>
      </w:r>
    </w:p>
    <w:p w14:paraId="294F022A" w14:textId="77777777" w:rsidR="00E62ECC" w:rsidRPr="00905774" w:rsidRDefault="00E62ECC" w:rsidP="00E62ECC">
      <w:r w:rsidRPr="00905774">
        <w:t xml:space="preserve">Slice M &amp; Slice N are two slices provided by the same Operator. Services from Slice M are provided over frequency band FR1 and services from slice N are provided over frequency band FR2. </w:t>
      </w:r>
    </w:p>
    <w:p w14:paraId="5712C9AB" w14:textId="0002D747" w:rsidR="00E62ECC" w:rsidRPr="00905774" w:rsidRDefault="00E62ECC" w:rsidP="00E62ECC">
      <w:pPr>
        <w:rPr>
          <w:lang w:val="en-US"/>
        </w:rPr>
      </w:pPr>
      <w:r w:rsidRPr="00905774">
        <w:t xml:space="preserve">Slice M provides VPN and </w:t>
      </w:r>
      <w:del w:id="2" w:author="Betsy 1" w:date="2021-01-15T16:15:00Z">
        <w:r w:rsidRPr="00905774" w:rsidDel="00E62ECC">
          <w:delText xml:space="preserve">Netflix </w:delText>
        </w:r>
      </w:del>
      <w:ins w:id="3" w:author="Betsy 1" w:date="2021-01-15T16:15:00Z">
        <w:r>
          <w:t>streaming</w:t>
        </w:r>
        <w:r w:rsidRPr="00905774">
          <w:t xml:space="preserve"> </w:t>
        </w:r>
      </w:ins>
      <w:r w:rsidRPr="00905774">
        <w:t xml:space="preserve">services while slice N provides VPN and AR/VR-Gaming services. The UE’s shown in the illustration have subscriptions to applications provided by both the slices M and N. The key difference in network slice selection lies in the application preference order used by each UE. </w:t>
      </w:r>
    </w:p>
    <w:p w14:paraId="06CF78BF" w14:textId="551CAE3E" w:rsidR="00E62ECC" w:rsidRPr="00905774" w:rsidRDefault="00E62ECC" w:rsidP="00E62ECC">
      <w:r w:rsidRPr="00905774">
        <w:t xml:space="preserve">Rama and Krishna work in different companies at the same location (e.g., an office building). Rama has a WFH (Work from Home) option which he can use frequently while Krishna does not have a WFH option from his company but may be allowed WFH in rare situations. Both their homes are located in the same service area. Rama likes to use his AR/VR-Game application during office-breaks while at the office. Krishna mostly uses </w:t>
      </w:r>
      <w:del w:id="4" w:author="Betsy 1" w:date="2021-01-15T16:15:00Z">
        <w:r w:rsidRPr="00905774" w:rsidDel="00E62ECC">
          <w:delText xml:space="preserve">Netflix </w:delText>
        </w:r>
      </w:del>
      <w:ins w:id="5" w:author="Betsy 1" w:date="2021-01-15T16:15:00Z">
        <w:r>
          <w:t>his streaming service</w:t>
        </w:r>
        <w:r w:rsidRPr="00905774">
          <w:t xml:space="preserve"> </w:t>
        </w:r>
      </w:ins>
      <w:r w:rsidRPr="00905774">
        <w:t xml:space="preserve">during office-breaks while at the office. Both use their </w:t>
      </w:r>
      <w:del w:id="6" w:author="Betsy 1" w:date="2021-01-15T16:15:00Z">
        <w:r w:rsidRPr="00905774" w:rsidDel="00E62ECC">
          <w:delText xml:space="preserve">Netflix </w:delText>
        </w:r>
      </w:del>
      <w:ins w:id="7" w:author="Betsy 1" w:date="2021-01-15T16:15:00Z">
        <w:r>
          <w:t>streaming service</w:t>
        </w:r>
        <w:r w:rsidRPr="00905774">
          <w:t xml:space="preserve"> </w:t>
        </w:r>
      </w:ins>
      <w:r w:rsidRPr="00905774">
        <w:t>application most after office hours when at home.</w:t>
      </w:r>
    </w:p>
    <w:p w14:paraId="6057DFC5" w14:textId="4D71450E"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 xml:space="preserve">Rama (UE1) and Krishna (UE2) have subscriptions to applications VPN, AR/VR-Game and </w:t>
      </w:r>
      <w:del w:id="8" w:author="Betsy 1" w:date="2021-01-15T16:13:00Z">
        <w:r w:rsidRPr="00905774" w:rsidDel="00E62ECC">
          <w:rPr>
            <w:lang w:val="en-US" w:eastAsia="ko-KR"/>
          </w:rPr>
          <w:delText>Netflix</w:delText>
        </w:r>
      </w:del>
      <w:ins w:id="9" w:author="Betsy 1" w:date="2021-01-15T16:13:00Z">
        <w:r>
          <w:rPr>
            <w:lang w:val="en-US" w:eastAsia="ko-KR"/>
          </w:rPr>
          <w:t>a streaming service</w:t>
        </w:r>
      </w:ins>
      <w:r w:rsidRPr="00905774">
        <w:rPr>
          <w:lang w:val="en-US" w:eastAsia="ko-KR"/>
        </w:rPr>
        <w:t xml:space="preserve">.  </w:t>
      </w:r>
    </w:p>
    <w:p w14:paraId="26308519" w14:textId="77777777"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Rama has his preference profiles set in the following order:</w:t>
      </w:r>
    </w:p>
    <w:tbl>
      <w:tblPr>
        <w:tblStyle w:val="1"/>
        <w:tblpPr w:leftFromText="180" w:rightFromText="180" w:vertAnchor="text" w:horzAnchor="margin" w:tblpY="110"/>
        <w:tblW w:w="9346" w:type="dxa"/>
        <w:tblLayout w:type="fixed"/>
        <w:tblLook w:val="04A0" w:firstRow="1" w:lastRow="0" w:firstColumn="1" w:lastColumn="0" w:noHBand="0" w:noVBand="1"/>
      </w:tblPr>
      <w:tblGrid>
        <w:gridCol w:w="1511"/>
        <w:gridCol w:w="2126"/>
        <w:gridCol w:w="1418"/>
        <w:gridCol w:w="1338"/>
        <w:gridCol w:w="1472"/>
        <w:gridCol w:w="1472"/>
        <w:gridCol w:w="9"/>
      </w:tblGrid>
      <w:tr w:rsidR="00E62ECC" w:rsidRPr="00905774" w14:paraId="6F6A1BE8" w14:textId="77777777" w:rsidTr="0062617C">
        <w:trPr>
          <w:trHeight w:val="430"/>
        </w:trPr>
        <w:tc>
          <w:tcPr>
            <w:tcW w:w="9346" w:type="dxa"/>
            <w:gridSpan w:val="7"/>
          </w:tcPr>
          <w:p w14:paraId="2E6EE594" w14:textId="77777777" w:rsidR="00E62ECC" w:rsidRPr="00905774" w:rsidRDefault="00E62ECC" w:rsidP="0062617C">
            <w:pPr>
              <w:tabs>
                <w:tab w:val="left" w:pos="459"/>
              </w:tabs>
              <w:jc w:val="center"/>
              <w:rPr>
                <w:rFonts w:eastAsia="Malgun Gothic"/>
                <w:lang w:val="en-US" w:eastAsia="ko-KR"/>
              </w:rPr>
            </w:pPr>
            <w:r w:rsidRPr="00905774">
              <w:rPr>
                <w:rFonts w:eastAsia="Malgun Gothic"/>
                <w:lang w:val="en-US" w:eastAsia="ko-KR"/>
              </w:rPr>
              <w:lastRenderedPageBreak/>
              <w:t>Rama’s UE Application Preference Profile Setting</w:t>
            </w:r>
          </w:p>
        </w:tc>
      </w:tr>
      <w:tr w:rsidR="00E62ECC" w:rsidRPr="00905774" w14:paraId="200230EA" w14:textId="77777777" w:rsidTr="0062617C">
        <w:trPr>
          <w:gridAfter w:val="1"/>
          <w:wAfter w:w="9" w:type="dxa"/>
          <w:trHeight w:val="367"/>
        </w:trPr>
        <w:tc>
          <w:tcPr>
            <w:tcW w:w="1511" w:type="dxa"/>
          </w:tcPr>
          <w:p w14:paraId="54BD7583" w14:textId="77777777" w:rsidR="00E62ECC" w:rsidRPr="00905774" w:rsidRDefault="00E62ECC" w:rsidP="0062617C">
            <w:pPr>
              <w:rPr>
                <w:rFonts w:eastAsia="Malgun Gothic"/>
                <w:lang w:val="en-US" w:eastAsia="ko-KR"/>
              </w:rPr>
            </w:pPr>
            <w:r w:rsidRPr="00905774">
              <w:rPr>
                <w:rFonts w:eastAsia="Malgun Gothic"/>
                <w:lang w:val="en-US" w:eastAsia="ko-KR"/>
              </w:rPr>
              <w:t>Profile</w:t>
            </w:r>
          </w:p>
        </w:tc>
        <w:tc>
          <w:tcPr>
            <w:tcW w:w="2126" w:type="dxa"/>
          </w:tcPr>
          <w:p w14:paraId="03520187" w14:textId="77777777" w:rsidR="00E62ECC" w:rsidRPr="00905774" w:rsidRDefault="00E62ECC" w:rsidP="0062617C">
            <w:pPr>
              <w:rPr>
                <w:rFonts w:eastAsia="Malgun Gothic"/>
                <w:lang w:val="en-US" w:eastAsia="ko-KR"/>
              </w:rPr>
            </w:pPr>
            <w:r w:rsidRPr="00905774">
              <w:rPr>
                <w:rFonts w:eastAsia="Malgun Gothic"/>
                <w:lang w:val="en-US" w:eastAsia="ko-KR"/>
              </w:rPr>
              <w:t>Time of Day, Day</w:t>
            </w:r>
          </w:p>
        </w:tc>
        <w:tc>
          <w:tcPr>
            <w:tcW w:w="1418" w:type="dxa"/>
          </w:tcPr>
          <w:p w14:paraId="7C1150D6"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338" w:type="dxa"/>
          </w:tcPr>
          <w:p w14:paraId="3F5715CF"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472" w:type="dxa"/>
          </w:tcPr>
          <w:p w14:paraId="0AEC7E8B"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472" w:type="dxa"/>
          </w:tcPr>
          <w:p w14:paraId="2DBF53E5"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6460D020" w14:textId="77777777" w:rsidTr="0062617C">
        <w:trPr>
          <w:gridAfter w:val="1"/>
          <w:wAfter w:w="9" w:type="dxa"/>
          <w:trHeight w:val="375"/>
        </w:trPr>
        <w:tc>
          <w:tcPr>
            <w:tcW w:w="1511" w:type="dxa"/>
            <w:vMerge w:val="restart"/>
          </w:tcPr>
          <w:p w14:paraId="0F1B47BE" w14:textId="77777777" w:rsidR="00E62ECC" w:rsidRPr="00905774" w:rsidRDefault="00E62ECC" w:rsidP="0062617C">
            <w:pPr>
              <w:rPr>
                <w:rFonts w:eastAsia="Malgun Gothic"/>
                <w:lang w:val="en-US" w:eastAsia="ko-KR"/>
              </w:rPr>
            </w:pPr>
            <w:r w:rsidRPr="00905774">
              <w:rPr>
                <w:rFonts w:eastAsia="Malgun Gothic"/>
                <w:lang w:val="en-US" w:eastAsia="ko-KR"/>
              </w:rPr>
              <w:t>Work Profile</w:t>
            </w:r>
          </w:p>
        </w:tc>
        <w:tc>
          <w:tcPr>
            <w:tcW w:w="2126" w:type="dxa"/>
          </w:tcPr>
          <w:p w14:paraId="249C097C"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w:t>
            </w:r>
            <w:proofErr w:type="gramEnd"/>
            <w:r w:rsidRPr="00905774">
              <w:rPr>
                <w:rFonts w:eastAsia="Malgun Gothic"/>
                <w:lang w:val="en-US" w:eastAsia="ko-KR"/>
              </w:rPr>
              <w:t xml:space="preserve"> Setting</w:t>
            </w:r>
          </w:p>
        </w:tc>
        <w:tc>
          <w:tcPr>
            <w:tcW w:w="1418" w:type="dxa"/>
          </w:tcPr>
          <w:p w14:paraId="11249C23"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338" w:type="dxa"/>
          </w:tcPr>
          <w:p w14:paraId="4486A622"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472" w:type="dxa"/>
          </w:tcPr>
          <w:p w14:paraId="7CA041C3"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2B07C6C2" w14:textId="1796BD23" w:rsidR="00E62ECC" w:rsidRPr="00905774" w:rsidRDefault="00E62ECC" w:rsidP="0062617C">
            <w:pPr>
              <w:rPr>
                <w:rFonts w:eastAsia="Malgun Gothic"/>
                <w:lang w:val="en-US" w:eastAsia="ko-KR"/>
              </w:rPr>
            </w:pPr>
            <w:del w:id="10" w:author="Betsy 1" w:date="2021-01-15T16:14:00Z">
              <w:r w:rsidRPr="00905774" w:rsidDel="00E62ECC">
                <w:rPr>
                  <w:rFonts w:eastAsia="Malgun Gothic"/>
                  <w:lang w:val="en-US" w:eastAsia="ko-KR"/>
                </w:rPr>
                <w:delText xml:space="preserve">Netflix </w:delText>
              </w:r>
            </w:del>
            <w:ins w:id="11" w:author="Betsy 1" w:date="2021-01-15T16:14:00Z">
              <w:r>
                <w:rPr>
                  <w:rFonts w:eastAsia="Malgun Gothic"/>
                  <w:lang w:val="en-US" w:eastAsia="ko-KR"/>
                </w:rPr>
                <w:t>Streaming Service</w:t>
              </w:r>
            </w:ins>
          </w:p>
        </w:tc>
      </w:tr>
      <w:tr w:rsidR="00E62ECC" w:rsidRPr="00905774" w14:paraId="410E0EE1" w14:textId="77777777" w:rsidTr="0062617C">
        <w:trPr>
          <w:gridAfter w:val="1"/>
          <w:wAfter w:w="9" w:type="dxa"/>
          <w:trHeight w:val="375"/>
        </w:trPr>
        <w:tc>
          <w:tcPr>
            <w:tcW w:w="1511" w:type="dxa"/>
            <w:vMerge/>
          </w:tcPr>
          <w:p w14:paraId="711D38AF" w14:textId="77777777" w:rsidR="00E62ECC" w:rsidRPr="00905774" w:rsidRDefault="00E62ECC" w:rsidP="0062617C">
            <w:pPr>
              <w:rPr>
                <w:rFonts w:eastAsia="Malgun Gothic"/>
                <w:lang w:val="en-US" w:eastAsia="ko-KR"/>
              </w:rPr>
            </w:pPr>
          </w:p>
        </w:tc>
        <w:tc>
          <w:tcPr>
            <w:tcW w:w="2126" w:type="dxa"/>
          </w:tcPr>
          <w:p w14:paraId="09148258"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418" w:type="dxa"/>
          </w:tcPr>
          <w:p w14:paraId="72D92BAE"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106D9784" w14:textId="0A0DB185" w:rsidR="00E62ECC" w:rsidRPr="00905774" w:rsidRDefault="00E62ECC" w:rsidP="0062617C">
            <w:pPr>
              <w:rPr>
                <w:rFonts w:eastAsia="Malgun Gothic"/>
                <w:lang w:val="en-US" w:eastAsia="ko-KR"/>
              </w:rPr>
            </w:pPr>
            <w:ins w:id="12" w:author="Betsy 1" w:date="2021-01-15T16:14:00Z">
              <w:r>
                <w:rPr>
                  <w:rFonts w:eastAsia="Malgun Gothic"/>
                  <w:lang w:val="en-US" w:eastAsia="ko-KR"/>
                </w:rPr>
                <w:t>Streaming Service</w:t>
              </w:r>
            </w:ins>
            <w:del w:id="13" w:author="Betsy 1" w:date="2021-01-15T16:14:00Z">
              <w:r w:rsidRPr="00905774" w:rsidDel="00E62ECC">
                <w:rPr>
                  <w:rFonts w:eastAsia="Malgun Gothic"/>
                  <w:lang w:val="en-US" w:eastAsia="ko-KR"/>
                </w:rPr>
                <w:delText>Netflix</w:delText>
              </w:r>
            </w:del>
          </w:p>
        </w:tc>
        <w:tc>
          <w:tcPr>
            <w:tcW w:w="1472" w:type="dxa"/>
          </w:tcPr>
          <w:p w14:paraId="575A6C9B"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4305655A"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r w:rsidR="00E62ECC" w:rsidRPr="00905774" w14:paraId="64338EDE" w14:textId="77777777" w:rsidTr="0062617C">
        <w:trPr>
          <w:gridAfter w:val="1"/>
          <w:wAfter w:w="9" w:type="dxa"/>
          <w:trHeight w:val="375"/>
        </w:trPr>
        <w:tc>
          <w:tcPr>
            <w:tcW w:w="1511" w:type="dxa"/>
            <w:vMerge w:val="restart"/>
          </w:tcPr>
          <w:p w14:paraId="535D97C4" w14:textId="77777777" w:rsidR="00E62ECC" w:rsidRPr="00905774" w:rsidRDefault="00E62ECC" w:rsidP="0062617C">
            <w:pPr>
              <w:rPr>
                <w:rFonts w:eastAsia="Malgun Gothic"/>
                <w:lang w:val="en-US" w:eastAsia="ko-KR"/>
              </w:rPr>
            </w:pPr>
            <w:r w:rsidRPr="00905774">
              <w:rPr>
                <w:rFonts w:eastAsia="Malgun Gothic"/>
                <w:lang w:val="en-US" w:eastAsia="ko-KR"/>
              </w:rPr>
              <w:t>WFH Profile</w:t>
            </w:r>
          </w:p>
        </w:tc>
        <w:tc>
          <w:tcPr>
            <w:tcW w:w="2126" w:type="dxa"/>
          </w:tcPr>
          <w:p w14:paraId="489425BA" w14:textId="77777777" w:rsidR="00E62ECC" w:rsidRPr="00905774" w:rsidRDefault="00E62ECC" w:rsidP="0062617C">
            <w:pPr>
              <w:rPr>
                <w:rFonts w:eastAsia="Malgun Gothic"/>
                <w:lang w:val="en-US" w:eastAsia="ko-KR"/>
              </w:rPr>
            </w:pPr>
            <w:r w:rsidRPr="00905774">
              <w:rPr>
                <w:rFonts w:eastAsia="Malgun Gothic"/>
                <w:lang w:val="en-US" w:eastAsia="ko-KR"/>
              </w:rPr>
              <w:t>9-5 WFH Day Setting</w:t>
            </w:r>
          </w:p>
        </w:tc>
        <w:tc>
          <w:tcPr>
            <w:tcW w:w="1418" w:type="dxa"/>
          </w:tcPr>
          <w:p w14:paraId="76781D25" w14:textId="77777777" w:rsidR="00E62ECC" w:rsidRPr="00905774" w:rsidRDefault="00E62ECC" w:rsidP="0062617C">
            <w:pPr>
              <w:rPr>
                <w:rFonts w:eastAsia="Malgun Gothic"/>
                <w:lang w:val="en-US" w:eastAsia="ko-KR"/>
              </w:rPr>
            </w:pPr>
            <w:r w:rsidRPr="00905774">
              <w:rPr>
                <w:rFonts w:eastAsia="Malgun Gothic"/>
                <w:lang w:val="en-US" w:eastAsia="ko-KR"/>
              </w:rPr>
              <w:t>Home</w:t>
            </w:r>
          </w:p>
        </w:tc>
        <w:tc>
          <w:tcPr>
            <w:tcW w:w="1338" w:type="dxa"/>
          </w:tcPr>
          <w:p w14:paraId="790306B4"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472" w:type="dxa"/>
          </w:tcPr>
          <w:p w14:paraId="042527BF" w14:textId="547D8F32" w:rsidR="00E62ECC" w:rsidRPr="00905774" w:rsidRDefault="00E62ECC" w:rsidP="0062617C">
            <w:pPr>
              <w:rPr>
                <w:rFonts w:eastAsia="Malgun Gothic"/>
                <w:lang w:val="en-US" w:eastAsia="ko-KR"/>
              </w:rPr>
            </w:pPr>
            <w:ins w:id="14" w:author="Betsy 1" w:date="2021-01-15T16:14:00Z">
              <w:r>
                <w:rPr>
                  <w:rFonts w:eastAsia="Malgun Gothic"/>
                  <w:lang w:val="en-US" w:eastAsia="ko-KR"/>
                </w:rPr>
                <w:t>Streaming Service</w:t>
              </w:r>
            </w:ins>
            <w:del w:id="15" w:author="Betsy 1" w:date="2021-01-15T16:14:00Z">
              <w:r w:rsidRPr="00905774" w:rsidDel="00E62ECC">
                <w:rPr>
                  <w:rFonts w:eastAsia="Malgun Gothic"/>
                  <w:lang w:val="en-US" w:eastAsia="ko-KR"/>
                </w:rPr>
                <w:delText>Netflix</w:delText>
              </w:r>
            </w:del>
          </w:p>
        </w:tc>
        <w:tc>
          <w:tcPr>
            <w:tcW w:w="1472" w:type="dxa"/>
          </w:tcPr>
          <w:p w14:paraId="207283B6"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r w:rsidR="00E62ECC" w:rsidRPr="00905774" w14:paraId="616168A4" w14:textId="77777777" w:rsidTr="0062617C">
        <w:trPr>
          <w:gridAfter w:val="1"/>
          <w:wAfter w:w="9" w:type="dxa"/>
          <w:trHeight w:val="367"/>
        </w:trPr>
        <w:tc>
          <w:tcPr>
            <w:tcW w:w="1511" w:type="dxa"/>
            <w:vMerge/>
          </w:tcPr>
          <w:p w14:paraId="28FCCBDE" w14:textId="77777777" w:rsidR="00E62ECC" w:rsidRPr="00905774" w:rsidRDefault="00E62ECC" w:rsidP="0062617C">
            <w:pPr>
              <w:rPr>
                <w:rFonts w:eastAsia="Malgun Gothic"/>
                <w:lang w:val="en-US" w:eastAsia="ko-KR"/>
              </w:rPr>
            </w:pPr>
          </w:p>
        </w:tc>
        <w:tc>
          <w:tcPr>
            <w:tcW w:w="2126" w:type="dxa"/>
          </w:tcPr>
          <w:p w14:paraId="0525C8BC"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418" w:type="dxa"/>
          </w:tcPr>
          <w:p w14:paraId="159299E8"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3427294E" w14:textId="5DCBAE3E" w:rsidR="00E62ECC" w:rsidRPr="00905774" w:rsidRDefault="00E62ECC" w:rsidP="0062617C">
            <w:pPr>
              <w:rPr>
                <w:rFonts w:eastAsia="Malgun Gothic"/>
                <w:lang w:val="en-US" w:eastAsia="ko-KR"/>
              </w:rPr>
            </w:pPr>
            <w:ins w:id="16" w:author="Betsy 1" w:date="2021-01-15T16:14:00Z">
              <w:r>
                <w:rPr>
                  <w:rFonts w:eastAsia="Malgun Gothic"/>
                  <w:lang w:val="en-US" w:eastAsia="ko-KR"/>
                </w:rPr>
                <w:t>Streaming Service</w:t>
              </w:r>
            </w:ins>
            <w:del w:id="17" w:author="Betsy 1" w:date="2021-01-15T16:14:00Z">
              <w:r w:rsidRPr="00905774" w:rsidDel="00E62ECC">
                <w:rPr>
                  <w:rFonts w:eastAsia="Malgun Gothic"/>
                  <w:lang w:val="en-US" w:eastAsia="ko-KR"/>
                </w:rPr>
                <w:delText>Netflix</w:delText>
              </w:r>
            </w:del>
          </w:p>
        </w:tc>
        <w:tc>
          <w:tcPr>
            <w:tcW w:w="1472" w:type="dxa"/>
          </w:tcPr>
          <w:p w14:paraId="5D686EE0"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0A72638A"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r w:rsidR="00E62ECC" w:rsidRPr="00905774" w14:paraId="59154463" w14:textId="77777777" w:rsidTr="0062617C">
        <w:trPr>
          <w:gridAfter w:val="1"/>
          <w:wAfter w:w="9" w:type="dxa"/>
          <w:trHeight w:val="367"/>
        </w:trPr>
        <w:tc>
          <w:tcPr>
            <w:tcW w:w="1511" w:type="dxa"/>
          </w:tcPr>
          <w:p w14:paraId="70F84EAA" w14:textId="77777777" w:rsidR="00E62ECC" w:rsidRPr="00905774" w:rsidRDefault="00E62ECC" w:rsidP="0062617C">
            <w:pPr>
              <w:rPr>
                <w:rFonts w:eastAsia="Malgun Gothic"/>
                <w:lang w:val="en-US" w:eastAsia="ko-KR"/>
              </w:rPr>
            </w:pPr>
            <w:r w:rsidRPr="00905774">
              <w:rPr>
                <w:rFonts w:eastAsia="Malgun Gothic"/>
                <w:lang w:val="en-US" w:eastAsia="ko-KR"/>
              </w:rPr>
              <w:t>Default Profile</w:t>
            </w:r>
          </w:p>
        </w:tc>
        <w:tc>
          <w:tcPr>
            <w:tcW w:w="2126" w:type="dxa"/>
          </w:tcPr>
          <w:p w14:paraId="00EECFF7"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418" w:type="dxa"/>
          </w:tcPr>
          <w:p w14:paraId="64ACE21D"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576B52E5" w14:textId="15D905AE" w:rsidR="00E62ECC" w:rsidRPr="00905774" w:rsidRDefault="00E62ECC" w:rsidP="0062617C">
            <w:pPr>
              <w:rPr>
                <w:rFonts w:eastAsia="Malgun Gothic"/>
                <w:lang w:val="en-US" w:eastAsia="ko-KR"/>
              </w:rPr>
            </w:pPr>
            <w:ins w:id="18" w:author="Betsy 1" w:date="2021-01-15T16:14:00Z">
              <w:r>
                <w:rPr>
                  <w:rFonts w:eastAsia="Malgun Gothic"/>
                  <w:lang w:val="en-US" w:eastAsia="ko-KR"/>
                </w:rPr>
                <w:t>Streaming Service</w:t>
              </w:r>
            </w:ins>
            <w:del w:id="19" w:author="Betsy 1" w:date="2021-01-15T16:14:00Z">
              <w:r w:rsidRPr="00905774" w:rsidDel="00E62ECC">
                <w:rPr>
                  <w:rFonts w:eastAsia="Malgun Gothic"/>
                  <w:lang w:val="en-US" w:eastAsia="ko-KR"/>
                </w:rPr>
                <w:delText>Netflix</w:delText>
              </w:r>
            </w:del>
          </w:p>
        </w:tc>
        <w:tc>
          <w:tcPr>
            <w:tcW w:w="1472" w:type="dxa"/>
          </w:tcPr>
          <w:p w14:paraId="4B57F0C2"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07BC2CF4"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bl>
    <w:p w14:paraId="1FED6933" w14:textId="77777777" w:rsidR="00E62ECC" w:rsidRPr="00905774" w:rsidRDefault="00E62ECC" w:rsidP="00E62ECC">
      <w:pPr>
        <w:spacing w:after="0"/>
        <w:ind w:left="360"/>
        <w:contextualSpacing/>
        <w:rPr>
          <w:rFonts w:eastAsia="Malgun Gothic"/>
          <w:lang w:val="en-US" w:eastAsia="ko-KR"/>
        </w:rPr>
      </w:pPr>
    </w:p>
    <w:p w14:paraId="71E99E32" w14:textId="77777777"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Krishna does not have his preference pre-set, however it is established by the 5G System based on his usage pattern in below order:</w:t>
      </w:r>
    </w:p>
    <w:p w14:paraId="2A66C7BF" w14:textId="77777777" w:rsidR="00E62ECC" w:rsidRPr="00905774" w:rsidRDefault="00E62ECC" w:rsidP="00E62ECC">
      <w:pPr>
        <w:spacing w:after="0"/>
        <w:ind w:left="360"/>
        <w:contextualSpacing/>
        <w:rPr>
          <w:rFonts w:eastAsia="Malgun Gothic"/>
          <w:lang w:val="en-US" w:eastAsia="ko-KR"/>
        </w:rPr>
      </w:pPr>
    </w:p>
    <w:tbl>
      <w:tblPr>
        <w:tblStyle w:val="1"/>
        <w:tblW w:w="9720" w:type="dxa"/>
        <w:tblLayout w:type="fixed"/>
        <w:tblLook w:val="04A0" w:firstRow="1" w:lastRow="0" w:firstColumn="1" w:lastColumn="0" w:noHBand="0" w:noVBand="1"/>
      </w:tblPr>
      <w:tblGrid>
        <w:gridCol w:w="2122"/>
        <w:gridCol w:w="1766"/>
        <w:gridCol w:w="1944"/>
        <w:gridCol w:w="1944"/>
        <w:gridCol w:w="1944"/>
      </w:tblGrid>
      <w:tr w:rsidR="00E62ECC" w:rsidRPr="00905774" w14:paraId="424A1E51" w14:textId="77777777" w:rsidTr="0062617C">
        <w:tc>
          <w:tcPr>
            <w:tcW w:w="9720" w:type="dxa"/>
            <w:gridSpan w:val="5"/>
          </w:tcPr>
          <w:p w14:paraId="4409AD4C" w14:textId="77777777" w:rsidR="00E62ECC" w:rsidRPr="00905774" w:rsidRDefault="00E62ECC" w:rsidP="0062617C">
            <w:pPr>
              <w:jc w:val="center"/>
              <w:rPr>
                <w:rFonts w:eastAsia="Malgun Gothic"/>
                <w:lang w:val="en-US" w:eastAsia="ko-KR"/>
              </w:rPr>
            </w:pPr>
            <w:r w:rsidRPr="00905774">
              <w:rPr>
                <w:rFonts w:eastAsia="Malgun Gothic"/>
                <w:lang w:val="en-US" w:eastAsia="ko-KR"/>
              </w:rPr>
              <w:t>Krishna’s Application Preference Setting derived by 5G System</w:t>
            </w:r>
          </w:p>
        </w:tc>
      </w:tr>
      <w:tr w:rsidR="00E62ECC" w:rsidRPr="00905774" w14:paraId="208E79B2" w14:textId="77777777" w:rsidTr="0062617C">
        <w:tc>
          <w:tcPr>
            <w:tcW w:w="2122" w:type="dxa"/>
          </w:tcPr>
          <w:p w14:paraId="3079DDDF" w14:textId="77777777" w:rsidR="00E62ECC" w:rsidRPr="00905774" w:rsidRDefault="00E62ECC" w:rsidP="0062617C">
            <w:pPr>
              <w:rPr>
                <w:rFonts w:eastAsia="Malgun Gothic"/>
                <w:lang w:val="en-US" w:eastAsia="ko-KR"/>
              </w:rPr>
            </w:pPr>
            <w:r w:rsidRPr="00905774">
              <w:rPr>
                <w:rFonts w:eastAsia="Malgun Gothic"/>
                <w:lang w:val="en-US" w:eastAsia="ko-KR"/>
              </w:rPr>
              <w:t>Time of Day</w:t>
            </w:r>
          </w:p>
        </w:tc>
        <w:tc>
          <w:tcPr>
            <w:tcW w:w="1766" w:type="dxa"/>
          </w:tcPr>
          <w:p w14:paraId="4E4182B0"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944" w:type="dxa"/>
          </w:tcPr>
          <w:p w14:paraId="423F6923"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944" w:type="dxa"/>
          </w:tcPr>
          <w:p w14:paraId="15B13D55"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944" w:type="dxa"/>
          </w:tcPr>
          <w:p w14:paraId="4B8AA2A5"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6DB99968" w14:textId="77777777" w:rsidTr="0062617C">
        <w:tc>
          <w:tcPr>
            <w:tcW w:w="2122" w:type="dxa"/>
          </w:tcPr>
          <w:p w14:paraId="14DF6EC5"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Days</w:t>
            </w:r>
            <w:proofErr w:type="gramEnd"/>
          </w:p>
        </w:tc>
        <w:tc>
          <w:tcPr>
            <w:tcW w:w="1766" w:type="dxa"/>
          </w:tcPr>
          <w:p w14:paraId="5AA92B85"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944" w:type="dxa"/>
          </w:tcPr>
          <w:p w14:paraId="26F770C0"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7DAD2AA5" w14:textId="31726DFC" w:rsidR="00E62ECC" w:rsidRPr="00905774" w:rsidRDefault="00E62ECC" w:rsidP="0062617C">
            <w:pPr>
              <w:rPr>
                <w:rFonts w:eastAsia="Malgun Gothic"/>
                <w:lang w:val="en-US" w:eastAsia="ko-KR"/>
              </w:rPr>
            </w:pPr>
            <w:ins w:id="20" w:author="Betsy 1" w:date="2021-01-15T16:14:00Z">
              <w:r>
                <w:rPr>
                  <w:rFonts w:eastAsia="Malgun Gothic"/>
                  <w:lang w:val="en-US" w:eastAsia="ko-KR"/>
                </w:rPr>
                <w:t>Streaming Service</w:t>
              </w:r>
            </w:ins>
            <w:del w:id="21" w:author="Betsy 1" w:date="2021-01-15T16:14:00Z">
              <w:r w:rsidRPr="00905774" w:rsidDel="00E62ECC">
                <w:rPr>
                  <w:rFonts w:eastAsia="Malgun Gothic"/>
                  <w:lang w:val="en-US" w:eastAsia="ko-KR"/>
                </w:rPr>
                <w:delText>Netflix</w:delText>
              </w:r>
            </w:del>
          </w:p>
        </w:tc>
        <w:tc>
          <w:tcPr>
            <w:tcW w:w="1944" w:type="dxa"/>
          </w:tcPr>
          <w:p w14:paraId="774A0548"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r w:rsidR="00E62ECC" w:rsidRPr="00905774" w14:paraId="06E86A5D" w14:textId="77777777" w:rsidTr="0062617C">
        <w:tc>
          <w:tcPr>
            <w:tcW w:w="2122" w:type="dxa"/>
          </w:tcPr>
          <w:p w14:paraId="043F2D89"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766" w:type="dxa"/>
          </w:tcPr>
          <w:p w14:paraId="06C292E6"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944" w:type="dxa"/>
          </w:tcPr>
          <w:p w14:paraId="718A48E2" w14:textId="1D0F68D1" w:rsidR="00E62ECC" w:rsidRPr="00905774" w:rsidRDefault="00E62ECC" w:rsidP="0062617C">
            <w:pPr>
              <w:rPr>
                <w:rFonts w:eastAsia="Malgun Gothic"/>
                <w:lang w:val="en-US" w:eastAsia="ko-KR"/>
              </w:rPr>
            </w:pPr>
            <w:ins w:id="22" w:author="Betsy 1" w:date="2021-01-15T16:14:00Z">
              <w:r>
                <w:rPr>
                  <w:rFonts w:eastAsia="Malgun Gothic"/>
                  <w:lang w:val="en-US" w:eastAsia="ko-KR"/>
                </w:rPr>
                <w:t>Streaming Service</w:t>
              </w:r>
            </w:ins>
            <w:del w:id="23" w:author="Betsy 1" w:date="2021-01-15T16:14:00Z">
              <w:r w:rsidRPr="00905774" w:rsidDel="00E62ECC">
                <w:rPr>
                  <w:rFonts w:eastAsia="Malgun Gothic"/>
                  <w:lang w:val="en-US" w:eastAsia="ko-KR"/>
                </w:rPr>
                <w:delText>Netflix</w:delText>
              </w:r>
            </w:del>
          </w:p>
        </w:tc>
        <w:tc>
          <w:tcPr>
            <w:tcW w:w="1944" w:type="dxa"/>
          </w:tcPr>
          <w:p w14:paraId="611B034E"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645AB541"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bl>
    <w:p w14:paraId="1D452CE8"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.3</w:t>
      </w:r>
      <w:r w:rsidRPr="00905774">
        <w:rPr>
          <w:rFonts w:ascii="Arial" w:hAnsi="Arial"/>
          <w:sz w:val="28"/>
          <w:lang w:eastAsia="x-none"/>
        </w:rPr>
        <w:tab/>
        <w:t>Service Flows</w:t>
      </w:r>
    </w:p>
    <w:p w14:paraId="01D87FD3" w14:textId="77777777" w:rsidR="00E62ECC" w:rsidRPr="00905774" w:rsidRDefault="00E62ECC" w:rsidP="00E62ECC">
      <w:pPr>
        <w:rPr>
          <w:lang w:val="en-US" w:eastAsia="ko-KR"/>
        </w:rPr>
      </w:pPr>
      <w:r w:rsidRPr="00905774">
        <w:rPr>
          <w:lang w:val="en-US" w:eastAsia="ko-KR"/>
        </w:rPr>
        <w:t xml:space="preserve">For a normal working day at the office, Rama’s UE selects slice M and Krishna’s UE selects slice N based on their preferences. </w:t>
      </w:r>
    </w:p>
    <w:p w14:paraId="69AC7653" w14:textId="6B12C00C" w:rsidR="00E62ECC" w:rsidRDefault="00E62ECC" w:rsidP="00E62ECC">
      <w:pPr>
        <w:spacing w:after="0"/>
        <w:ind w:left="360"/>
        <w:contextualSpacing/>
        <w:rPr>
          <w:ins w:id="24" w:author="Rajesh Babu N" w:date="2021-01-18T10:16:00Z"/>
          <w:rFonts w:eastAsia="Malgun Gothic"/>
          <w:sz w:val="24"/>
          <w:szCs w:val="24"/>
          <w:lang w:val="en-US" w:eastAsia="ko-KR"/>
        </w:rPr>
      </w:pPr>
      <w:del w:id="25" w:author="Rajesh Babu N" w:date="2021-01-18T10:16:00Z">
        <w:r w:rsidDel="00AB1CC3">
          <w:rPr>
            <w:noProof/>
          </w:rPr>
          <w:drawing>
            <wp:inline distT="0" distB="0" distL="0" distR="0" wp14:anchorId="7791ECEE" wp14:editId="7DB3856E">
              <wp:extent cx="5767070" cy="2432685"/>
              <wp:effectExtent l="0" t="0" r="508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5767070" cy="2432685"/>
                      </a:xfrm>
                      <a:prstGeom prst="rect">
                        <a:avLst/>
                      </a:prstGeom>
                    </pic:spPr>
                  </pic:pic>
                </a:graphicData>
              </a:graphic>
            </wp:inline>
          </w:drawing>
        </w:r>
      </w:del>
    </w:p>
    <w:p w14:paraId="495E8C90" w14:textId="0CDAB9AE" w:rsidR="00AB1CC3" w:rsidRPr="00905774" w:rsidRDefault="00AB1CC3" w:rsidP="00E62ECC">
      <w:pPr>
        <w:spacing w:after="0"/>
        <w:ind w:left="360"/>
        <w:contextualSpacing/>
        <w:rPr>
          <w:rFonts w:eastAsia="Malgun Gothic"/>
          <w:sz w:val="24"/>
          <w:szCs w:val="24"/>
          <w:lang w:val="en-US" w:eastAsia="ko-KR"/>
        </w:rPr>
      </w:pPr>
      <w:ins w:id="26" w:author="Rajesh Babu N" w:date="2021-01-18T10:16:00Z">
        <w:r>
          <w:rPr>
            <w:noProof/>
          </w:rPr>
          <w:lastRenderedPageBreak/>
          <w:drawing>
            <wp:inline distT="0" distB="0" distL="0" distR="0" wp14:anchorId="3E120C52" wp14:editId="556F83E6">
              <wp:extent cx="5991225" cy="2857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91225" cy="2857500"/>
                      </a:xfrm>
                      <a:prstGeom prst="rect">
                        <a:avLst/>
                      </a:prstGeom>
                    </pic:spPr>
                  </pic:pic>
                </a:graphicData>
              </a:graphic>
            </wp:inline>
          </w:drawing>
        </w:r>
      </w:ins>
    </w:p>
    <w:p w14:paraId="18444299" w14:textId="77777777" w:rsidR="00E62ECC" w:rsidRPr="00905774" w:rsidRDefault="00E62ECC" w:rsidP="00E62ECC">
      <w:pPr>
        <w:pStyle w:val="TF"/>
        <w:rPr>
          <w:lang w:val="en-US" w:eastAsia="ko-KR"/>
        </w:rPr>
      </w:pPr>
      <w:r w:rsidRPr="00905774">
        <w:rPr>
          <w:lang w:val="en-US" w:eastAsia="ko-KR"/>
        </w:rPr>
        <w:t>Figure 5.</w:t>
      </w:r>
      <w:r>
        <w:rPr>
          <w:lang w:val="en-US" w:eastAsia="ko-KR"/>
        </w:rPr>
        <w:t>8</w:t>
      </w:r>
      <w:r w:rsidRPr="00905774">
        <w:rPr>
          <w:lang w:val="en-US" w:eastAsia="ko-KR"/>
        </w:rPr>
        <w:t>.3-1: Applications preferred network slices for Rama and Krishna during Workdays (Working Hours)</w:t>
      </w:r>
    </w:p>
    <w:p w14:paraId="0DBB960A" w14:textId="77777777" w:rsidR="00E62ECC" w:rsidRPr="00905774" w:rsidRDefault="00E62ECC" w:rsidP="00E62ECC">
      <w:pPr>
        <w:rPr>
          <w:lang w:val="en-US" w:eastAsia="ko-KR"/>
        </w:rPr>
      </w:pPr>
      <w:r w:rsidRPr="00905774">
        <w:rPr>
          <w:lang w:val="en-US" w:eastAsia="ko-KR"/>
        </w:rPr>
        <w:t>Both return to their homes after office hours. Both Rama’s UE and Krishna’s UE select slice M based on their preferences.</w:t>
      </w:r>
    </w:p>
    <w:p w14:paraId="7077C8C9" w14:textId="7CF53636" w:rsidR="00E62ECC" w:rsidRDefault="00E62ECC" w:rsidP="00E62ECC">
      <w:pPr>
        <w:spacing w:after="0"/>
        <w:ind w:left="360"/>
        <w:contextualSpacing/>
        <w:rPr>
          <w:ins w:id="27" w:author="Rajesh Babu N" w:date="2021-01-18T10:18:00Z"/>
          <w:sz w:val="24"/>
          <w:szCs w:val="24"/>
          <w:lang w:val="en-IN" w:eastAsia="en-IN"/>
        </w:rPr>
      </w:pPr>
      <w:del w:id="28" w:author="Rajesh Babu N" w:date="2021-01-18T10:18:00Z">
        <w:r w:rsidDel="00AB1CC3">
          <w:rPr>
            <w:noProof/>
          </w:rPr>
          <w:drawing>
            <wp:inline distT="0" distB="0" distL="0" distR="0" wp14:anchorId="66BE8F6A" wp14:editId="0EEEDF32">
              <wp:extent cx="5767070" cy="2310765"/>
              <wp:effectExtent l="0" t="0" r="508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5767070" cy="2310765"/>
                      </a:xfrm>
                      <a:prstGeom prst="rect">
                        <a:avLst/>
                      </a:prstGeom>
                    </pic:spPr>
                  </pic:pic>
                </a:graphicData>
              </a:graphic>
            </wp:inline>
          </w:drawing>
        </w:r>
      </w:del>
    </w:p>
    <w:p w14:paraId="662DA688" w14:textId="7B1F4AC3" w:rsidR="00AB1CC3" w:rsidRPr="00905774" w:rsidRDefault="00AB1CC3" w:rsidP="00E62ECC">
      <w:pPr>
        <w:spacing w:after="0"/>
        <w:ind w:left="360"/>
        <w:contextualSpacing/>
        <w:rPr>
          <w:sz w:val="24"/>
          <w:szCs w:val="24"/>
          <w:lang w:val="en-IN" w:eastAsia="en-IN"/>
        </w:rPr>
      </w:pPr>
      <w:ins w:id="29" w:author="Rajesh Babu N" w:date="2021-01-18T10:18:00Z">
        <w:r>
          <w:rPr>
            <w:noProof/>
          </w:rPr>
          <w:drawing>
            <wp:inline distT="0" distB="0" distL="0" distR="0" wp14:anchorId="7A84165B" wp14:editId="385A9EDD">
              <wp:extent cx="6029325" cy="2857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29325" cy="2857500"/>
                      </a:xfrm>
                      <a:prstGeom prst="rect">
                        <a:avLst/>
                      </a:prstGeom>
                    </pic:spPr>
                  </pic:pic>
                </a:graphicData>
              </a:graphic>
            </wp:inline>
          </w:drawing>
        </w:r>
      </w:ins>
    </w:p>
    <w:p w14:paraId="3E5EA7FA" w14:textId="77777777" w:rsidR="00E62ECC" w:rsidRPr="00905774" w:rsidRDefault="00E62ECC" w:rsidP="00E62ECC">
      <w:pPr>
        <w:pStyle w:val="TF"/>
        <w:rPr>
          <w:lang w:val="en-US" w:eastAsia="ko-KR"/>
        </w:rPr>
      </w:pPr>
      <w:r w:rsidRPr="00905774">
        <w:rPr>
          <w:lang w:val="en-US" w:eastAsia="ko-KR"/>
        </w:rPr>
        <w:lastRenderedPageBreak/>
        <w:t>Figure 5.</w:t>
      </w:r>
      <w:r>
        <w:rPr>
          <w:lang w:val="en-US" w:eastAsia="ko-KR"/>
        </w:rPr>
        <w:t>8</w:t>
      </w:r>
      <w:r w:rsidRPr="00905774">
        <w:rPr>
          <w:lang w:val="en-US" w:eastAsia="ko-KR"/>
        </w:rPr>
        <w:t>.3-2: Applications preferred network slices for Rama and Krishna during Evenings (off-Working Hours)</w:t>
      </w:r>
    </w:p>
    <w:p w14:paraId="505EFD75" w14:textId="77777777" w:rsidR="00E62ECC" w:rsidRPr="00905774" w:rsidRDefault="00E62ECC" w:rsidP="00E62ECC">
      <w:pPr>
        <w:rPr>
          <w:lang w:val="en-US" w:eastAsia="ko-KR"/>
        </w:rPr>
      </w:pPr>
      <w:r w:rsidRPr="00905774">
        <w:rPr>
          <w:lang w:val="en-US" w:eastAsia="ko-KR"/>
        </w:rPr>
        <w:t xml:space="preserve">During a WFH Day for Rama, he changes his profile setting to use ‘WFH Profile’. While Krishna goes to office as usual. Rama’s UE stays on slice M instead of switching to Slice N while Krishna’s UE selects slice M as usual at the office. </w:t>
      </w:r>
    </w:p>
    <w:p w14:paraId="672E50F6" w14:textId="3012EE65" w:rsidR="00E62ECC" w:rsidRDefault="00E62ECC" w:rsidP="00E62ECC">
      <w:pPr>
        <w:jc w:val="center"/>
        <w:rPr>
          <w:ins w:id="30" w:author="Rajesh Babu N" w:date="2021-01-18T10:19:00Z"/>
        </w:rPr>
      </w:pPr>
      <w:del w:id="31" w:author="Rajesh Babu N" w:date="2021-01-18T10:19:00Z">
        <w:r w:rsidDel="00AB1CC3">
          <w:rPr>
            <w:noProof/>
          </w:rPr>
          <w:drawing>
            <wp:inline distT="0" distB="0" distL="0" distR="0" wp14:anchorId="492FE6A0" wp14:editId="5A454FCA">
              <wp:extent cx="5767070" cy="2310765"/>
              <wp:effectExtent l="0" t="0" r="508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a:extLst>
                          <a:ext uri="{28A0092B-C50C-407E-A947-70E740481C1C}">
                            <a14:useLocalDpi xmlns:a14="http://schemas.microsoft.com/office/drawing/2010/main" val="0"/>
                          </a:ext>
                        </a:extLst>
                      </a:blip>
                      <a:stretch>
                        <a:fillRect/>
                      </a:stretch>
                    </pic:blipFill>
                    <pic:spPr>
                      <a:xfrm>
                        <a:off x="0" y="0"/>
                        <a:ext cx="5767070" cy="2310765"/>
                      </a:xfrm>
                      <a:prstGeom prst="rect">
                        <a:avLst/>
                      </a:prstGeom>
                    </pic:spPr>
                  </pic:pic>
                </a:graphicData>
              </a:graphic>
            </wp:inline>
          </w:drawing>
        </w:r>
      </w:del>
    </w:p>
    <w:p w14:paraId="615075C0" w14:textId="54CB8AEB" w:rsidR="00AB1CC3" w:rsidRPr="00905774" w:rsidRDefault="00AB1CC3" w:rsidP="00E62ECC">
      <w:pPr>
        <w:jc w:val="center"/>
      </w:pPr>
      <w:ins w:id="32" w:author="Rajesh Babu N" w:date="2021-01-18T10:20:00Z">
        <w:r>
          <w:rPr>
            <w:noProof/>
          </w:rPr>
          <w:drawing>
            <wp:inline distT="0" distB="0" distL="0" distR="0" wp14:anchorId="1F9D2BB8" wp14:editId="0E082948">
              <wp:extent cx="6122035" cy="2865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865120"/>
                      </a:xfrm>
                      <a:prstGeom prst="rect">
                        <a:avLst/>
                      </a:prstGeom>
                    </pic:spPr>
                  </pic:pic>
                </a:graphicData>
              </a:graphic>
            </wp:inline>
          </w:drawing>
        </w:r>
      </w:ins>
    </w:p>
    <w:p w14:paraId="76E4D6F0" w14:textId="77777777" w:rsidR="00E62ECC" w:rsidRPr="00905774" w:rsidRDefault="00E62ECC" w:rsidP="00E62ECC">
      <w:pPr>
        <w:spacing w:after="240"/>
        <w:jc w:val="center"/>
        <w:rPr>
          <w:rFonts w:ascii="Arial" w:eastAsia="Malgun Gothic" w:hAnsi="Arial"/>
          <w:b/>
          <w:bCs/>
          <w:lang w:val="en-US" w:eastAsia="ko-KR"/>
        </w:rPr>
      </w:pPr>
      <w:r w:rsidRPr="00905774">
        <w:rPr>
          <w:rFonts w:ascii="Arial" w:eastAsia="Malgun Gothic" w:hAnsi="Arial"/>
          <w:b/>
          <w:bCs/>
          <w:lang w:val="en-US" w:eastAsia="ko-KR"/>
        </w:rPr>
        <w:t>Figure 5.</w:t>
      </w:r>
      <w:r>
        <w:rPr>
          <w:rFonts w:ascii="Arial" w:eastAsia="Malgun Gothic" w:hAnsi="Arial"/>
          <w:b/>
          <w:bCs/>
          <w:lang w:val="en-US" w:eastAsia="ko-KR"/>
        </w:rPr>
        <w:t>8</w:t>
      </w:r>
      <w:r w:rsidRPr="00905774">
        <w:rPr>
          <w:rFonts w:ascii="Arial" w:eastAsia="Malgun Gothic" w:hAnsi="Arial"/>
          <w:b/>
          <w:bCs/>
          <w:lang w:val="en-US" w:eastAsia="ko-KR"/>
        </w:rPr>
        <w:t xml:space="preserve">.3-3: WFH Scenario for Rama and normal </w:t>
      </w:r>
      <w:proofErr w:type="gramStart"/>
      <w:r w:rsidRPr="00905774">
        <w:rPr>
          <w:rFonts w:ascii="Arial" w:eastAsia="Malgun Gothic" w:hAnsi="Arial"/>
          <w:b/>
          <w:bCs/>
          <w:lang w:val="en-US" w:eastAsia="ko-KR"/>
        </w:rPr>
        <w:t>work day</w:t>
      </w:r>
      <w:proofErr w:type="gramEnd"/>
      <w:r w:rsidRPr="00905774">
        <w:rPr>
          <w:rFonts w:ascii="Arial" w:eastAsia="Malgun Gothic" w:hAnsi="Arial"/>
          <w:b/>
          <w:bCs/>
          <w:lang w:val="en-US" w:eastAsia="ko-KR"/>
        </w:rPr>
        <w:t xml:space="preserve"> for Krishna.</w:t>
      </w:r>
    </w:p>
    <w:p w14:paraId="4416B2C4" w14:textId="222F8B84" w:rsidR="00E62ECC" w:rsidRPr="00905774" w:rsidRDefault="00E62ECC" w:rsidP="00E62ECC">
      <w:pPr>
        <w:rPr>
          <w:lang w:val="en-US" w:eastAsia="ko-KR"/>
        </w:rPr>
      </w:pPr>
      <w:r w:rsidRPr="00905774">
        <w:rPr>
          <w:lang w:val="en-US" w:eastAsia="ko-KR"/>
        </w:rPr>
        <w:t xml:space="preserve">Once, both Rama and Krishna meet at a conference and become friends. Rama invites Krishna to join him to play an AR/VR game during office-breaks. Krishna accepts the invitation and subsequently starts playing the AR/VR game during office-breaks instead of watching </w:t>
      </w:r>
      <w:del w:id="33" w:author="Betsy 1" w:date="2021-01-15T16:14:00Z">
        <w:r w:rsidRPr="00905774" w:rsidDel="00E62ECC">
          <w:rPr>
            <w:lang w:val="en-US" w:eastAsia="ko-KR"/>
          </w:rPr>
          <w:delText>Netflix</w:delText>
        </w:r>
      </w:del>
      <w:ins w:id="34" w:author="Betsy 1" w:date="2021-01-15T16:14:00Z">
        <w:r>
          <w:rPr>
            <w:lang w:val="en-US" w:eastAsia="ko-KR"/>
          </w:rPr>
          <w:t>his streaming service</w:t>
        </w:r>
      </w:ins>
      <w:r w:rsidRPr="00905774">
        <w:rPr>
          <w:lang w:val="en-US" w:eastAsia="ko-KR"/>
        </w:rPr>
        <w:t xml:space="preserve">. Initiating the AR/VR-Gaming application triggers Krishna’s UE to use the least preferred application during his office breaks and causes it to (re)select a cell offering Slice N  </w:t>
      </w:r>
    </w:p>
    <w:p w14:paraId="35D4F387" w14:textId="0F5346A9" w:rsidR="00E62ECC" w:rsidRDefault="00E62ECC" w:rsidP="00E62ECC">
      <w:pPr>
        <w:jc w:val="center"/>
        <w:rPr>
          <w:ins w:id="35" w:author="Rajesh Babu N" w:date="2021-01-18T10:20:00Z"/>
          <w:rFonts w:eastAsia="Malgun Gothic"/>
          <w:lang w:val="en-US" w:eastAsia="ko-KR"/>
        </w:rPr>
      </w:pPr>
      <w:del w:id="36" w:author="Rajesh Babu N" w:date="2021-01-18T10:20:00Z">
        <w:r w:rsidDel="00AB1CC3">
          <w:rPr>
            <w:noProof/>
          </w:rPr>
          <w:lastRenderedPageBreak/>
          <w:drawing>
            <wp:inline distT="0" distB="0" distL="0" distR="0" wp14:anchorId="5F141275" wp14:editId="0F000883">
              <wp:extent cx="5767070" cy="2414270"/>
              <wp:effectExtent l="0" t="0" r="508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9">
                        <a:extLst>
                          <a:ext uri="{28A0092B-C50C-407E-A947-70E740481C1C}">
                            <a14:useLocalDpi xmlns:a14="http://schemas.microsoft.com/office/drawing/2010/main" val="0"/>
                          </a:ext>
                        </a:extLst>
                      </a:blip>
                      <a:stretch>
                        <a:fillRect/>
                      </a:stretch>
                    </pic:blipFill>
                    <pic:spPr>
                      <a:xfrm>
                        <a:off x="0" y="0"/>
                        <a:ext cx="5767070" cy="2414270"/>
                      </a:xfrm>
                      <a:prstGeom prst="rect">
                        <a:avLst/>
                      </a:prstGeom>
                    </pic:spPr>
                  </pic:pic>
                </a:graphicData>
              </a:graphic>
            </wp:inline>
          </w:drawing>
        </w:r>
      </w:del>
    </w:p>
    <w:p w14:paraId="08CA764C" w14:textId="6D903737" w:rsidR="00AB1CC3" w:rsidRPr="00905774" w:rsidRDefault="00AB1CC3" w:rsidP="00E62ECC">
      <w:pPr>
        <w:jc w:val="center"/>
        <w:rPr>
          <w:rFonts w:eastAsia="Malgun Gothic"/>
          <w:lang w:val="en-US" w:eastAsia="ko-KR"/>
        </w:rPr>
      </w:pPr>
      <w:ins w:id="37" w:author="Rajesh Babu N" w:date="2021-01-18T10:20:00Z">
        <w:r>
          <w:rPr>
            <w:noProof/>
          </w:rPr>
          <w:drawing>
            <wp:inline distT="0" distB="0" distL="0" distR="0" wp14:anchorId="50A3270D" wp14:editId="1E1DF11F">
              <wp:extent cx="6105525" cy="2828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05525" cy="2828925"/>
                      </a:xfrm>
                      <a:prstGeom prst="rect">
                        <a:avLst/>
                      </a:prstGeom>
                    </pic:spPr>
                  </pic:pic>
                </a:graphicData>
              </a:graphic>
            </wp:inline>
          </w:drawing>
        </w:r>
      </w:ins>
    </w:p>
    <w:p w14:paraId="458F5237" w14:textId="77777777" w:rsidR="00E62ECC" w:rsidRPr="00905774" w:rsidRDefault="00E62ECC" w:rsidP="00E62ECC">
      <w:pPr>
        <w:pStyle w:val="TF"/>
        <w:rPr>
          <w:lang w:val="en-US" w:eastAsia="ko-KR"/>
        </w:rPr>
      </w:pPr>
      <w:r w:rsidRPr="00905774">
        <w:rPr>
          <w:lang w:val="en-US" w:eastAsia="ko-KR"/>
        </w:rPr>
        <w:t>Figure 5.</w:t>
      </w:r>
      <w:r>
        <w:rPr>
          <w:lang w:val="en-US" w:eastAsia="ko-KR"/>
        </w:rPr>
        <w:t>8</w:t>
      </w:r>
      <w:r w:rsidRPr="00905774">
        <w:rPr>
          <w:lang w:val="en-US" w:eastAsia="ko-KR"/>
        </w:rPr>
        <w:t>.3-4: Slice Switch Triggered for Krishna due to AR/VR-Game usage</w:t>
      </w:r>
    </w:p>
    <w:p w14:paraId="2651EF75" w14:textId="77777777" w:rsidR="00E62ECC" w:rsidRPr="00905774" w:rsidRDefault="00E62ECC" w:rsidP="00E62ECC">
      <w:pPr>
        <w:rPr>
          <w:lang w:val="en-US" w:eastAsia="ko-KR"/>
        </w:rPr>
      </w:pPr>
      <w:r w:rsidRPr="00905774">
        <w:rPr>
          <w:lang w:val="en-US" w:eastAsia="ko-KR"/>
        </w:rPr>
        <w:t>The 5G System now derives/updates the new preference for Krishna based on AR/VR-Game Usage during office breaks.</w:t>
      </w:r>
    </w:p>
    <w:tbl>
      <w:tblPr>
        <w:tblStyle w:val="1"/>
        <w:tblW w:w="9720" w:type="dxa"/>
        <w:jc w:val="center"/>
        <w:tblLayout w:type="fixed"/>
        <w:tblLook w:val="04A0" w:firstRow="1" w:lastRow="0" w:firstColumn="1" w:lastColumn="0" w:noHBand="0" w:noVBand="1"/>
      </w:tblPr>
      <w:tblGrid>
        <w:gridCol w:w="2122"/>
        <w:gridCol w:w="1766"/>
        <w:gridCol w:w="1944"/>
        <w:gridCol w:w="1944"/>
        <w:gridCol w:w="1944"/>
      </w:tblGrid>
      <w:tr w:rsidR="00E62ECC" w:rsidRPr="00905774" w14:paraId="5B942CDB" w14:textId="77777777" w:rsidTr="0062617C">
        <w:trPr>
          <w:jc w:val="center"/>
        </w:trPr>
        <w:tc>
          <w:tcPr>
            <w:tcW w:w="9720" w:type="dxa"/>
            <w:gridSpan w:val="5"/>
          </w:tcPr>
          <w:p w14:paraId="305C2F6D" w14:textId="77777777" w:rsidR="00E62ECC" w:rsidRPr="00905774" w:rsidRDefault="00E62ECC" w:rsidP="0062617C">
            <w:pPr>
              <w:jc w:val="center"/>
              <w:rPr>
                <w:rFonts w:eastAsia="Malgun Gothic"/>
                <w:lang w:val="en-US" w:eastAsia="ko-KR"/>
              </w:rPr>
            </w:pPr>
            <w:r w:rsidRPr="00905774">
              <w:rPr>
                <w:rFonts w:eastAsia="Malgun Gothic"/>
                <w:lang w:val="en-US" w:eastAsia="ko-KR"/>
              </w:rPr>
              <w:t>Krishna’s Preference Setting derived by 5G System</w:t>
            </w:r>
          </w:p>
        </w:tc>
      </w:tr>
      <w:tr w:rsidR="00E62ECC" w:rsidRPr="00905774" w14:paraId="602058B3" w14:textId="77777777" w:rsidTr="0062617C">
        <w:trPr>
          <w:jc w:val="center"/>
        </w:trPr>
        <w:tc>
          <w:tcPr>
            <w:tcW w:w="2122" w:type="dxa"/>
          </w:tcPr>
          <w:p w14:paraId="5E89B99B" w14:textId="77777777" w:rsidR="00E62ECC" w:rsidRPr="00905774" w:rsidRDefault="00E62ECC" w:rsidP="0062617C">
            <w:pPr>
              <w:rPr>
                <w:rFonts w:eastAsia="Malgun Gothic"/>
                <w:lang w:val="en-US" w:eastAsia="ko-KR"/>
              </w:rPr>
            </w:pPr>
            <w:r w:rsidRPr="00905774">
              <w:rPr>
                <w:rFonts w:eastAsia="Malgun Gothic"/>
                <w:lang w:val="en-US" w:eastAsia="ko-KR"/>
              </w:rPr>
              <w:t>Time of Day</w:t>
            </w:r>
          </w:p>
        </w:tc>
        <w:tc>
          <w:tcPr>
            <w:tcW w:w="1766" w:type="dxa"/>
          </w:tcPr>
          <w:p w14:paraId="64A2464C"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944" w:type="dxa"/>
          </w:tcPr>
          <w:p w14:paraId="406FCD64"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944" w:type="dxa"/>
          </w:tcPr>
          <w:p w14:paraId="1C2751DE"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944" w:type="dxa"/>
          </w:tcPr>
          <w:p w14:paraId="2B7C71A4"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75932730" w14:textId="77777777" w:rsidTr="0062617C">
        <w:trPr>
          <w:jc w:val="center"/>
        </w:trPr>
        <w:tc>
          <w:tcPr>
            <w:tcW w:w="2122" w:type="dxa"/>
          </w:tcPr>
          <w:p w14:paraId="53F7A6BD"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Days</w:t>
            </w:r>
            <w:proofErr w:type="gramEnd"/>
          </w:p>
        </w:tc>
        <w:tc>
          <w:tcPr>
            <w:tcW w:w="1766" w:type="dxa"/>
          </w:tcPr>
          <w:p w14:paraId="5EC48716"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944" w:type="dxa"/>
          </w:tcPr>
          <w:p w14:paraId="347F3C72"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103EB902"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944" w:type="dxa"/>
          </w:tcPr>
          <w:p w14:paraId="514C422A" w14:textId="70C860FB" w:rsidR="00E62ECC" w:rsidRPr="00905774" w:rsidRDefault="00E62ECC" w:rsidP="0062617C">
            <w:pPr>
              <w:rPr>
                <w:rFonts w:eastAsia="Malgun Gothic"/>
                <w:lang w:val="en-US" w:eastAsia="ko-KR"/>
              </w:rPr>
            </w:pPr>
            <w:ins w:id="38" w:author="Betsy 1" w:date="2021-01-15T16:14:00Z">
              <w:r>
                <w:rPr>
                  <w:rFonts w:eastAsia="Malgun Gothic"/>
                  <w:lang w:val="en-US" w:eastAsia="ko-KR"/>
                </w:rPr>
                <w:t>Streaming Service</w:t>
              </w:r>
            </w:ins>
            <w:del w:id="39" w:author="Betsy 1" w:date="2021-01-15T16:14:00Z">
              <w:r w:rsidRPr="00905774" w:rsidDel="00E62ECC">
                <w:rPr>
                  <w:rFonts w:eastAsia="Malgun Gothic"/>
                  <w:lang w:val="en-US" w:eastAsia="ko-KR"/>
                </w:rPr>
                <w:delText>Netflix</w:delText>
              </w:r>
            </w:del>
          </w:p>
        </w:tc>
      </w:tr>
      <w:tr w:rsidR="00E62ECC" w:rsidRPr="00905774" w14:paraId="1B01F4E4" w14:textId="77777777" w:rsidTr="0062617C">
        <w:trPr>
          <w:jc w:val="center"/>
        </w:trPr>
        <w:tc>
          <w:tcPr>
            <w:tcW w:w="2122" w:type="dxa"/>
          </w:tcPr>
          <w:p w14:paraId="295345CA"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766" w:type="dxa"/>
          </w:tcPr>
          <w:p w14:paraId="7AA918D7"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944" w:type="dxa"/>
          </w:tcPr>
          <w:p w14:paraId="442AF4BB" w14:textId="194B4FF5" w:rsidR="00E62ECC" w:rsidRPr="00905774" w:rsidRDefault="00E62ECC" w:rsidP="0062617C">
            <w:pPr>
              <w:rPr>
                <w:rFonts w:eastAsia="Malgun Gothic"/>
                <w:lang w:val="en-US" w:eastAsia="ko-KR"/>
              </w:rPr>
            </w:pPr>
            <w:ins w:id="40" w:author="Betsy 1" w:date="2021-01-15T16:15:00Z">
              <w:r>
                <w:rPr>
                  <w:rFonts w:eastAsia="Malgun Gothic"/>
                  <w:lang w:val="en-US" w:eastAsia="ko-KR"/>
                </w:rPr>
                <w:t>Streaming Service</w:t>
              </w:r>
            </w:ins>
            <w:del w:id="41" w:author="Betsy 1" w:date="2021-01-15T16:15:00Z">
              <w:r w:rsidRPr="00905774" w:rsidDel="00E62ECC">
                <w:rPr>
                  <w:rFonts w:eastAsia="Malgun Gothic"/>
                  <w:lang w:val="en-US" w:eastAsia="ko-KR"/>
                </w:rPr>
                <w:delText>Netflix</w:delText>
              </w:r>
            </w:del>
          </w:p>
        </w:tc>
        <w:tc>
          <w:tcPr>
            <w:tcW w:w="1944" w:type="dxa"/>
          </w:tcPr>
          <w:p w14:paraId="3EFB70E4"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4F26B531"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bl>
    <w:p w14:paraId="351C8B5F" w14:textId="77777777" w:rsidR="00E62ECC" w:rsidRPr="00905774" w:rsidRDefault="00E62ECC" w:rsidP="00E62ECC">
      <w:pPr>
        <w:rPr>
          <w:rFonts w:eastAsia="Malgun Gothic"/>
          <w:lang w:val="en-US" w:eastAsia="ko-KR"/>
        </w:rPr>
      </w:pPr>
    </w:p>
    <w:p w14:paraId="231B8C5D"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.4</w:t>
      </w:r>
      <w:r w:rsidRPr="00905774">
        <w:rPr>
          <w:rFonts w:ascii="Arial" w:hAnsi="Arial"/>
          <w:sz w:val="28"/>
          <w:lang w:eastAsia="x-none"/>
        </w:rPr>
        <w:tab/>
        <w:t>Post-conditions</w:t>
      </w:r>
    </w:p>
    <w:p w14:paraId="72E47EE2" w14:textId="77777777" w:rsidR="00E62ECC" w:rsidRPr="00905774" w:rsidRDefault="00E62ECC" w:rsidP="00E62ECC">
      <w:pPr>
        <w:rPr>
          <w:lang w:val="en-US"/>
        </w:rPr>
      </w:pPr>
      <w:r w:rsidRPr="00905774">
        <w:t>Both Rama and Krishna are able to access their preferred application(s) in a timely and efficient manner.</w:t>
      </w:r>
      <w:r w:rsidRPr="00905774">
        <w:rPr>
          <w:lang w:val="en-US"/>
        </w:rPr>
        <w:t xml:space="preserve"> </w:t>
      </w:r>
    </w:p>
    <w:p w14:paraId="42E49FA9"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lastRenderedPageBreak/>
        <w:t>5.</w:t>
      </w:r>
      <w:r>
        <w:rPr>
          <w:rFonts w:ascii="Arial" w:hAnsi="Arial"/>
          <w:sz w:val="28"/>
          <w:lang w:eastAsia="x-none"/>
        </w:rPr>
        <w:t>8</w:t>
      </w:r>
      <w:r w:rsidRPr="00905774">
        <w:rPr>
          <w:rFonts w:ascii="Arial" w:hAnsi="Arial"/>
          <w:sz w:val="28"/>
          <w:lang w:eastAsia="x-none"/>
        </w:rPr>
        <w:t>.5</w:t>
      </w:r>
      <w:r w:rsidRPr="00905774">
        <w:rPr>
          <w:rFonts w:ascii="Arial" w:hAnsi="Arial"/>
          <w:sz w:val="28"/>
          <w:lang w:eastAsia="x-none"/>
        </w:rPr>
        <w:tab/>
        <w:t>Existing features partly or fully covering the use case functionality</w:t>
      </w:r>
    </w:p>
    <w:p w14:paraId="57CDDE1A" w14:textId="77777777" w:rsidR="00E62ECC" w:rsidRPr="00905774" w:rsidRDefault="00E62ECC" w:rsidP="00E62ECC">
      <w:r w:rsidRPr="00905774">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0FCE5EC5" w14:textId="77777777" w:rsidR="00E62ECC" w:rsidRPr="00905774" w:rsidRDefault="00E62ECC" w:rsidP="00E62ECC">
      <w:r w:rsidRPr="00905774">
        <w:t xml:space="preserve">Establishing UE usage patterns based on time/date/location is supported by </w:t>
      </w:r>
      <w:r>
        <w:t xml:space="preserve">TS </w:t>
      </w:r>
      <w:r w:rsidRPr="00905774">
        <w:t>23.503.</w:t>
      </w:r>
    </w:p>
    <w:p w14:paraId="7B165E70"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.6</w:t>
      </w:r>
      <w:r w:rsidRPr="00905774">
        <w:rPr>
          <w:rFonts w:ascii="Arial" w:hAnsi="Arial"/>
          <w:sz w:val="28"/>
          <w:lang w:eastAsia="x-none"/>
        </w:rPr>
        <w:tab/>
        <w:t>Potential New Requirements needed to support the use case</w:t>
      </w:r>
    </w:p>
    <w:p w14:paraId="2431FBB4" w14:textId="7D48F545" w:rsidR="00E62ECC" w:rsidRDefault="00E62ECC" w:rsidP="00E62ECC">
      <w:pPr>
        <w:rPr>
          <w:ins w:id="42" w:author="Betsy 1" w:date="2021-01-15T16:16:00Z"/>
        </w:rPr>
      </w:pPr>
      <w:r>
        <w:t xml:space="preserve">[PR.5.8.6-1] The 5G system shall support a mechanism </w:t>
      </w:r>
      <w:ins w:id="43" w:author="Covell, Betsy (Nokia - US/Naperville)" w:date="2021-03-01T12:57:00Z">
        <w:del w:id="44" w:author="Ellen Liao, Intel user-r1" w:date="2021-03-02T12:56:00Z">
          <w:r w:rsidR="00C36E90" w:rsidDel="00C02615">
            <w:delText xml:space="preserve">to </w:delText>
          </w:r>
        </w:del>
      </w:ins>
      <w:ins w:id="45" w:author="Covell, Betsy (Nokia - US/Naperville)" w:date="2021-03-01T12:58:00Z">
        <w:del w:id="46" w:author="Ellen Liao, Intel user-r1" w:date="2021-03-02T12:56:00Z">
          <w:r w:rsidR="00C36E90" w:rsidDel="00C02615">
            <w:delText xml:space="preserve">optimize network slice selection </w:delText>
          </w:r>
        </w:del>
      </w:ins>
      <w:r>
        <w:t xml:space="preserve">for a UE to </w:t>
      </w:r>
      <w:ins w:id="47" w:author="Ellen Liao, Intel user-r1" w:date="2021-03-02T12:57:00Z">
        <w:r w:rsidR="009A1E12">
          <w:t xml:space="preserve">select and </w:t>
        </w:r>
      </w:ins>
      <w:r>
        <w:t>access network slice(s) based on UE capability</w:t>
      </w:r>
      <w:ins w:id="48" w:author="Ellen Liao, Intel user-r1" w:date="2021-03-02T12:34:00Z">
        <w:r w:rsidR="002B7A35">
          <w:t>, ongoing application,</w:t>
        </w:r>
      </w:ins>
      <w:r>
        <w:t xml:space="preserve"> and policy (e.g., application preference).</w:t>
      </w:r>
    </w:p>
    <w:p w14:paraId="50684081" w14:textId="0B9BBF0C" w:rsidR="00E62ECC" w:rsidRPr="00905774" w:rsidRDefault="00E62ECC" w:rsidP="00E62ECC">
      <w:bookmarkStart w:id="49" w:name="_Hlk61851633"/>
      <w:ins w:id="50" w:author="Betsy 1" w:date="2021-01-15T16:16:00Z">
        <w:r>
          <w:t xml:space="preserve">[PR.5.8.6-2] </w:t>
        </w:r>
      </w:ins>
      <w:ins w:id="51" w:author="Betsy 1" w:date="2021-01-18T08:22:00Z">
        <w:r w:rsidR="00D94B01">
          <w:rPr>
            <w:lang w:val="en-IN"/>
          </w:rPr>
          <w:t xml:space="preserve">The 5G system shall support a mechanism to optimize </w:t>
        </w:r>
      </w:ins>
      <w:ins w:id="52" w:author="Ellen Liao, Intel user-r1" w:date="2021-03-02T12:48:00Z">
        <w:r w:rsidR="00680228">
          <w:rPr>
            <w:lang w:val="en-IN"/>
          </w:rPr>
          <w:t xml:space="preserve">resources </w:t>
        </w:r>
      </w:ins>
      <w:ins w:id="53" w:author="Ellen Liao, Intel user-r1" w:date="2021-03-02T12:51:00Z">
        <w:r w:rsidR="00486917">
          <w:rPr>
            <w:lang w:val="en-IN"/>
          </w:rPr>
          <w:t>of</w:t>
        </w:r>
      </w:ins>
      <w:ins w:id="54" w:author="Ellen Liao, Intel user-r1" w:date="2021-03-02T12:48:00Z">
        <w:r w:rsidR="00680228">
          <w:rPr>
            <w:lang w:val="en-IN"/>
          </w:rPr>
          <w:t xml:space="preserve"> </w:t>
        </w:r>
      </w:ins>
      <w:ins w:id="55" w:author="Betsy 1" w:date="2021-01-18T08:22:00Z">
        <w:r w:rsidR="00D94B01">
          <w:rPr>
            <w:lang w:val="en-IN"/>
          </w:rPr>
          <w:t xml:space="preserve">network </w:t>
        </w:r>
      </w:ins>
      <w:ins w:id="56" w:author="Covell, Betsy (Nokia - US/Naperville)" w:date="2021-03-01T12:51:00Z">
        <w:r w:rsidR="00C36E90" w:rsidRPr="00C36E90">
          <w:rPr>
            <w:lang w:val="en-IN"/>
          </w:rPr>
          <w:t>slice</w:t>
        </w:r>
      </w:ins>
      <w:ins w:id="57" w:author="Ellen Liao, Intel user-r1" w:date="2021-03-02T12:35:00Z">
        <w:r w:rsidR="00A55E9F">
          <w:rPr>
            <w:lang w:val="en-IN"/>
          </w:rPr>
          <w:t>s</w:t>
        </w:r>
      </w:ins>
      <w:ins w:id="58" w:author="Covell, Betsy (Nokia - US/Naperville)" w:date="2021-03-01T12:51:00Z">
        <w:del w:id="59" w:author="Ellen Liao, Intel user-r1" w:date="2021-03-02T12:49:00Z">
          <w:r w:rsidR="00C36E90" w:rsidRPr="00C36E90" w:rsidDel="00CF1AD1">
            <w:rPr>
              <w:lang w:val="en-IN"/>
            </w:rPr>
            <w:delText xml:space="preserve"> </w:delText>
          </w:r>
        </w:del>
        <w:del w:id="60" w:author="Ellen Liao, Intel user-r1" w:date="2021-03-02T12:35:00Z">
          <w:r w:rsidR="00C36E90" w:rsidRPr="00C36E90" w:rsidDel="004C4241">
            <w:rPr>
              <w:lang w:val="en-IN"/>
            </w:rPr>
            <w:delText xml:space="preserve">selection </w:delText>
          </w:r>
        </w:del>
      </w:ins>
      <w:ins w:id="61" w:author="Ellen Liao, Intel user-r1" w:date="2021-03-02T12:51:00Z">
        <w:r w:rsidR="00937A0D">
          <w:rPr>
            <w:lang w:val="en-IN"/>
          </w:rPr>
          <w:t xml:space="preserve"> </w:t>
        </w:r>
      </w:ins>
      <w:ins w:id="62" w:author="Covell, Betsy (Nokia - US/Naperville)" w:date="2021-03-01T12:51:00Z">
        <w:r w:rsidR="00C36E90" w:rsidRPr="00C36E90">
          <w:rPr>
            <w:lang w:val="en-IN"/>
          </w:rPr>
          <w:t xml:space="preserve">(e.g., due to operator deploying different frequency to offer different network slices)  </w:t>
        </w:r>
      </w:ins>
      <w:ins w:id="63" w:author="Betsy 1" w:date="2021-01-18T08:22:00Z">
        <w:del w:id="64" w:author="Covell, Betsy (Nokia - US/Naperville)" w:date="2021-03-01T12:51:00Z">
          <w:r w:rsidR="00D94B01" w:rsidDel="00C36E90">
            <w:rPr>
              <w:lang w:val="en-IN"/>
            </w:rPr>
            <w:delText xml:space="preserve">behaviour and resource </w:delText>
          </w:r>
        </w:del>
      </w:ins>
      <w:ins w:id="65" w:author="Betsy 1" w:date="2021-01-18T08:23:00Z">
        <w:del w:id="66" w:author="Covell, Betsy (Nokia - US/Naperville)" w:date="2021-03-01T12:51:00Z">
          <w:r w:rsidR="00D94B01" w:rsidDel="00C36E90">
            <w:rPr>
              <w:lang w:val="en-IN"/>
            </w:rPr>
            <w:delText>usage</w:delText>
          </w:r>
        </w:del>
      </w:ins>
      <w:ins w:id="67" w:author="Betsy 1" w:date="2021-01-18T08:52:00Z">
        <w:del w:id="68" w:author="Covell, Betsy (Nokia - US/Naperville)" w:date="2021-03-01T12:51:00Z">
          <w:r w:rsidR="00D50C70" w:rsidDel="00C36E90">
            <w:rPr>
              <w:lang w:val="en-IN"/>
            </w:rPr>
            <w:delText xml:space="preserve"> (e.g., frequency selection)</w:delText>
          </w:r>
        </w:del>
      </w:ins>
      <w:ins w:id="69" w:author="Betsy 1" w:date="2021-01-18T08:22:00Z">
        <w:del w:id="70" w:author="Covell, Betsy (Nokia - US/Naperville)" w:date="2021-03-01T12:51:00Z">
          <w:r w:rsidR="00D94B01" w:rsidDel="00C36E90">
            <w:rPr>
              <w:lang w:val="en-IN"/>
            </w:rPr>
            <w:delText xml:space="preserve"> </w:delText>
          </w:r>
        </w:del>
        <w:r w:rsidR="00D94B01">
          <w:rPr>
            <w:lang w:val="en-IN"/>
          </w:rPr>
          <w:t>based on network slice usage patterns and policy (e.g., application preference) of a UE or group of UE</w:t>
        </w:r>
        <w:del w:id="71" w:author="Ellen Liao, Intel user-r1" w:date="2021-03-02T12:38:00Z">
          <w:r w:rsidR="00D94B01" w:rsidDel="001E0EAF">
            <w:rPr>
              <w:lang w:val="en-IN"/>
            </w:rPr>
            <w:delText>’</w:delText>
          </w:r>
        </w:del>
        <w:r w:rsidR="00D94B01">
          <w:rPr>
            <w:lang w:val="en-IN"/>
          </w:rPr>
          <w:t>s.</w:t>
        </w:r>
      </w:ins>
    </w:p>
    <w:bookmarkEnd w:id="49"/>
    <w:p w14:paraId="2C91FC89" w14:textId="311D66F9" w:rsidR="00E62ECC" w:rsidRPr="00905774" w:rsidDel="00AE02F1" w:rsidRDefault="00E62ECC" w:rsidP="00E62ECC">
      <w:pPr>
        <w:pStyle w:val="EditorsNote"/>
        <w:rPr>
          <w:del w:id="72" w:author="Betsy 1" w:date="2021-01-15T16:16:00Z"/>
        </w:rPr>
      </w:pPr>
      <w:del w:id="73" w:author="Betsy 1" w:date="2021-01-15T16:16:00Z">
        <w:r w:rsidRPr="00905774" w:rsidDel="00AE02F1">
          <w:delText>Editor’s note: This use case and requirement can be revisited</w:delText>
        </w:r>
      </w:del>
    </w:p>
    <w:p w14:paraId="0A84D1AE" w14:textId="50041F58" w:rsidR="00D65766" w:rsidRDefault="00D65766" w:rsidP="00E62ECC">
      <w:pPr>
        <w:keepNext/>
        <w:keepLines/>
        <w:overflowPunct w:val="0"/>
        <w:autoSpaceDE w:val="0"/>
        <w:autoSpaceDN w:val="0"/>
        <w:adjustRightInd w:val="0"/>
        <w:spacing w:before="180"/>
        <w:ind w:left="1134" w:hanging="1134"/>
        <w:textAlignment w:val="baseline"/>
        <w:outlineLvl w:val="1"/>
        <w:rPr>
          <w:ins w:id="74" w:author="Betsy 1" w:date="2021-01-15T16:16:00Z"/>
          <w:rFonts w:ascii="Arial" w:eastAsia="Calibri" w:hAnsi="Arial" w:cs="Arial"/>
          <w:i/>
          <w:sz w:val="22"/>
          <w:szCs w:val="22"/>
        </w:rPr>
      </w:pPr>
    </w:p>
    <w:p w14:paraId="49335859" w14:textId="77777777" w:rsidR="00AE02F1" w:rsidRDefault="00AE02F1" w:rsidP="00E62ECC">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sectPr w:rsidR="00AE02F1">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C583B" w14:textId="77777777" w:rsidR="00FE050A" w:rsidRDefault="00FE050A">
      <w:r>
        <w:separator/>
      </w:r>
    </w:p>
  </w:endnote>
  <w:endnote w:type="continuationSeparator" w:id="0">
    <w:p w14:paraId="4CB20E67" w14:textId="77777777" w:rsidR="00FE050A" w:rsidRDefault="00FE050A">
      <w:r>
        <w:continuationSeparator/>
      </w:r>
    </w:p>
  </w:endnote>
  <w:endnote w:type="continuationNotice" w:id="1">
    <w:p w14:paraId="47E59B29" w14:textId="77777777" w:rsidR="00FE050A" w:rsidRDefault="00FE0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FFE30" w14:textId="77777777" w:rsidR="00FE050A" w:rsidRDefault="00FE050A">
      <w:r>
        <w:separator/>
      </w:r>
    </w:p>
  </w:footnote>
  <w:footnote w:type="continuationSeparator" w:id="0">
    <w:p w14:paraId="5F1D4741" w14:textId="77777777" w:rsidR="00FE050A" w:rsidRDefault="00FE050A">
      <w:r>
        <w:continuationSeparator/>
      </w:r>
    </w:p>
  </w:footnote>
  <w:footnote w:type="continuationNotice" w:id="1">
    <w:p w14:paraId="1169CAB6" w14:textId="77777777" w:rsidR="00FE050A" w:rsidRDefault="00FE05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19"/>
  </w:num>
  <w:num w:numId="13">
    <w:abstractNumId w:val="9"/>
  </w:num>
  <w:num w:numId="14">
    <w:abstractNumId w:val="4"/>
  </w:num>
  <w:num w:numId="15">
    <w:abstractNumId w:val="1"/>
  </w:num>
  <w:num w:numId="16">
    <w:abstractNumId w:val="11"/>
  </w:num>
  <w:num w:numId="17">
    <w:abstractNumId w:val="18"/>
  </w:num>
  <w:num w:numId="18">
    <w:abstractNumId w:val="13"/>
  </w:num>
  <w:num w:numId="19">
    <w:abstractNumId w:val="10"/>
  </w:num>
  <w:num w:numId="20">
    <w:abstractNumId w:val="7"/>
  </w:num>
  <w:num w:numId="21">
    <w:abstractNumId w:val="21"/>
  </w:num>
  <w:num w:numId="22">
    <w:abstractNumId w:val="20"/>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tsy 1">
    <w15:presenceInfo w15:providerId="AD" w15:userId="S::betsy.covell@nokia.com::3b5b6b30-fb95-4bee-92f8-707cb157b53d"/>
  </w15:person>
  <w15:person w15:author="Rajesh Babu N">
    <w15:presenceInfo w15:providerId="None" w15:userId="Rajesh Babu N"/>
  </w15:person>
  <w15:person w15:author="Covell, Betsy (Nokia - US/Naperville)">
    <w15:presenceInfo w15:providerId="AD" w15:userId="S::betsy.covell@nokia.com::3b5b6b30-fb95-4bee-92f8-707cb157b53d"/>
  </w15:person>
  <w15:person w15:author="Ellen Liao, Intel user-r1">
    <w15:presenceInfo w15:providerId="None" w15:userId="Ellen Liao, Intel us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3881"/>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57D45"/>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096E"/>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0EAF"/>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B4612"/>
    <w:rsid w:val="002B5A76"/>
    <w:rsid w:val="002B5EFD"/>
    <w:rsid w:val="002B7A35"/>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41979"/>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A6EED"/>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86917"/>
    <w:rsid w:val="00490AD4"/>
    <w:rsid w:val="004A17C7"/>
    <w:rsid w:val="004A5A52"/>
    <w:rsid w:val="004A7677"/>
    <w:rsid w:val="004A7CED"/>
    <w:rsid w:val="004B10E6"/>
    <w:rsid w:val="004C0FC3"/>
    <w:rsid w:val="004C4241"/>
    <w:rsid w:val="004C4E3A"/>
    <w:rsid w:val="004C5C8D"/>
    <w:rsid w:val="004D1801"/>
    <w:rsid w:val="004D2324"/>
    <w:rsid w:val="004D239A"/>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D50E7"/>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0228"/>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A651F"/>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37A0D"/>
    <w:rsid w:val="00940890"/>
    <w:rsid w:val="009429EF"/>
    <w:rsid w:val="00942BDC"/>
    <w:rsid w:val="00942E00"/>
    <w:rsid w:val="009431B7"/>
    <w:rsid w:val="00956DBB"/>
    <w:rsid w:val="009647ED"/>
    <w:rsid w:val="009772AA"/>
    <w:rsid w:val="009817CB"/>
    <w:rsid w:val="00983910"/>
    <w:rsid w:val="00990372"/>
    <w:rsid w:val="009A1E12"/>
    <w:rsid w:val="009A365A"/>
    <w:rsid w:val="009A5EDE"/>
    <w:rsid w:val="009B1957"/>
    <w:rsid w:val="009B5FE8"/>
    <w:rsid w:val="009C0727"/>
    <w:rsid w:val="009C6827"/>
    <w:rsid w:val="009D0500"/>
    <w:rsid w:val="009D69F7"/>
    <w:rsid w:val="009D7F02"/>
    <w:rsid w:val="009E1C33"/>
    <w:rsid w:val="009E37B2"/>
    <w:rsid w:val="009E463D"/>
    <w:rsid w:val="009E5042"/>
    <w:rsid w:val="009F24DF"/>
    <w:rsid w:val="009F56BD"/>
    <w:rsid w:val="00A11B7A"/>
    <w:rsid w:val="00A12C67"/>
    <w:rsid w:val="00A156E6"/>
    <w:rsid w:val="00A17573"/>
    <w:rsid w:val="00A233D0"/>
    <w:rsid w:val="00A26606"/>
    <w:rsid w:val="00A30E4C"/>
    <w:rsid w:val="00A33DC1"/>
    <w:rsid w:val="00A44F13"/>
    <w:rsid w:val="00A44F47"/>
    <w:rsid w:val="00A55E9F"/>
    <w:rsid w:val="00A60AFC"/>
    <w:rsid w:val="00A60C74"/>
    <w:rsid w:val="00A65439"/>
    <w:rsid w:val="00A72864"/>
    <w:rsid w:val="00A7354F"/>
    <w:rsid w:val="00A81B15"/>
    <w:rsid w:val="00A83F05"/>
    <w:rsid w:val="00A85DBC"/>
    <w:rsid w:val="00A85F6A"/>
    <w:rsid w:val="00A96A41"/>
    <w:rsid w:val="00AA015E"/>
    <w:rsid w:val="00AA560A"/>
    <w:rsid w:val="00AA7ED3"/>
    <w:rsid w:val="00AB1CC3"/>
    <w:rsid w:val="00AB3F85"/>
    <w:rsid w:val="00AB534E"/>
    <w:rsid w:val="00AC4383"/>
    <w:rsid w:val="00AC48C9"/>
    <w:rsid w:val="00AC5ECA"/>
    <w:rsid w:val="00AD5361"/>
    <w:rsid w:val="00AD56BE"/>
    <w:rsid w:val="00AD75C0"/>
    <w:rsid w:val="00AD77C1"/>
    <w:rsid w:val="00AE02F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02615"/>
    <w:rsid w:val="00C10EFA"/>
    <w:rsid w:val="00C11EBC"/>
    <w:rsid w:val="00C275D0"/>
    <w:rsid w:val="00C35314"/>
    <w:rsid w:val="00C36E90"/>
    <w:rsid w:val="00C41363"/>
    <w:rsid w:val="00C43048"/>
    <w:rsid w:val="00C4551D"/>
    <w:rsid w:val="00C54762"/>
    <w:rsid w:val="00C55F8A"/>
    <w:rsid w:val="00C63937"/>
    <w:rsid w:val="00C70397"/>
    <w:rsid w:val="00C90989"/>
    <w:rsid w:val="00C90EA6"/>
    <w:rsid w:val="00C95601"/>
    <w:rsid w:val="00CB11C0"/>
    <w:rsid w:val="00CD470E"/>
    <w:rsid w:val="00CE0A34"/>
    <w:rsid w:val="00CE2F88"/>
    <w:rsid w:val="00CE7888"/>
    <w:rsid w:val="00CF1AD1"/>
    <w:rsid w:val="00D01B7B"/>
    <w:rsid w:val="00D02F78"/>
    <w:rsid w:val="00D05DE4"/>
    <w:rsid w:val="00D07844"/>
    <w:rsid w:val="00D07D82"/>
    <w:rsid w:val="00D139AC"/>
    <w:rsid w:val="00D17A44"/>
    <w:rsid w:val="00D21673"/>
    <w:rsid w:val="00D21901"/>
    <w:rsid w:val="00D21CA3"/>
    <w:rsid w:val="00D24630"/>
    <w:rsid w:val="00D3079F"/>
    <w:rsid w:val="00D37E19"/>
    <w:rsid w:val="00D42606"/>
    <w:rsid w:val="00D4465D"/>
    <w:rsid w:val="00D50C70"/>
    <w:rsid w:val="00D520E4"/>
    <w:rsid w:val="00D57DFA"/>
    <w:rsid w:val="00D615BF"/>
    <w:rsid w:val="00D65766"/>
    <w:rsid w:val="00D65FEE"/>
    <w:rsid w:val="00D756B6"/>
    <w:rsid w:val="00D75DAE"/>
    <w:rsid w:val="00D76182"/>
    <w:rsid w:val="00D7735B"/>
    <w:rsid w:val="00D8430E"/>
    <w:rsid w:val="00D94B01"/>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62ECC"/>
    <w:rsid w:val="00E73804"/>
    <w:rsid w:val="00E8280C"/>
    <w:rsid w:val="00E85EE0"/>
    <w:rsid w:val="00E8608A"/>
    <w:rsid w:val="00E8629F"/>
    <w:rsid w:val="00E86663"/>
    <w:rsid w:val="00E947B7"/>
    <w:rsid w:val="00EA02C3"/>
    <w:rsid w:val="00EA3C24"/>
    <w:rsid w:val="00EB3BDE"/>
    <w:rsid w:val="00EC0173"/>
    <w:rsid w:val="00EC433F"/>
    <w:rsid w:val="00EC444D"/>
    <w:rsid w:val="00EE009C"/>
    <w:rsid w:val="00EE19F6"/>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10A"/>
    <w:rsid w:val="00FD55C0"/>
    <w:rsid w:val="00FE050A"/>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2.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5.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6.xml><?xml version="1.0" encoding="utf-8"?>
<ds:datastoreItem xmlns:ds="http://schemas.openxmlformats.org/officeDocument/2006/customXml" ds:itemID="{E754B86F-9FE6-482D-8D3B-14E4426D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2021-03-05T01:03:00Z</dcterms:created>
  <dcterms:modified xsi:type="dcterms:W3CDTF">2021-03-05T01:03:00Z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